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lledutableau"/>
        <w:tblW w:w="9219"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2694"/>
        <w:gridCol w:w="1843"/>
        <w:gridCol w:w="992"/>
        <w:gridCol w:w="1843"/>
        <w:gridCol w:w="1847"/>
      </w:tblGrid>
      <w:tr w:rsidR="00765BFB" w:rsidRPr="004D03FA" w14:paraId="4F87D7CE" w14:textId="77777777" w:rsidTr="00446993">
        <w:trPr>
          <w:trHeight w:hRule="exact" w:val="723"/>
        </w:trPr>
        <w:tc>
          <w:tcPr>
            <w:tcW w:w="5529" w:type="dxa"/>
            <w:gridSpan w:val="3"/>
          </w:tcPr>
          <w:p w14:paraId="4A7D0C09" w14:textId="0E272887" w:rsidR="00765BFB" w:rsidRPr="004D03FA" w:rsidRDefault="00765BFB" w:rsidP="00765BFB">
            <w:pPr>
              <w:pStyle w:val="Titre"/>
              <w:rPr>
                <w:color w:val="auto"/>
              </w:rPr>
            </w:pPr>
          </w:p>
        </w:tc>
        <w:tc>
          <w:tcPr>
            <w:tcW w:w="3690" w:type="dxa"/>
            <w:gridSpan w:val="2"/>
          </w:tcPr>
          <w:p w14:paraId="3A43A118" w14:textId="77777777" w:rsidR="00765BFB" w:rsidRPr="004D03FA" w:rsidRDefault="00765BFB" w:rsidP="00765BFB">
            <w:pPr>
              <w:pStyle w:val="Titre"/>
              <w:rPr>
                <w:color w:val="auto"/>
              </w:rPr>
            </w:pPr>
          </w:p>
        </w:tc>
      </w:tr>
      <w:tr w:rsidR="00765BFB" w:rsidRPr="004D03FA" w14:paraId="285A511E" w14:textId="77777777" w:rsidTr="00446993">
        <w:trPr>
          <w:trHeight w:hRule="exact" w:val="561"/>
        </w:trPr>
        <w:tc>
          <w:tcPr>
            <w:tcW w:w="5529" w:type="dxa"/>
            <w:gridSpan w:val="3"/>
          </w:tcPr>
          <w:p w14:paraId="296EDB9E" w14:textId="0E6AEBA6" w:rsidR="00765BFB" w:rsidRPr="004D03FA" w:rsidRDefault="00765BFB" w:rsidP="00765BFB">
            <w:pPr>
              <w:pStyle w:val="Titre"/>
              <w:rPr>
                <w:color w:val="auto"/>
              </w:rPr>
            </w:pPr>
          </w:p>
        </w:tc>
        <w:tc>
          <w:tcPr>
            <w:tcW w:w="3690" w:type="dxa"/>
            <w:gridSpan w:val="2"/>
          </w:tcPr>
          <w:p w14:paraId="1CEC17D0" w14:textId="77777777" w:rsidR="00765BFB" w:rsidRPr="004D03FA" w:rsidRDefault="00765BFB" w:rsidP="00765BFB">
            <w:pPr>
              <w:pStyle w:val="Titre"/>
              <w:rPr>
                <w:color w:val="auto"/>
              </w:rPr>
            </w:pPr>
          </w:p>
        </w:tc>
      </w:tr>
      <w:tr w:rsidR="004D03FA" w:rsidRPr="004D03FA" w14:paraId="6356AC3F" w14:textId="77777777" w:rsidTr="00446993">
        <w:trPr>
          <w:trHeight w:hRule="exact" w:val="2381"/>
        </w:trPr>
        <w:tc>
          <w:tcPr>
            <w:tcW w:w="7372" w:type="dxa"/>
            <w:gridSpan w:val="4"/>
          </w:tcPr>
          <w:p w14:paraId="2BE6BB79" w14:textId="0F4A7240" w:rsidR="00E315B3" w:rsidRPr="003A0B7D" w:rsidRDefault="003F4764" w:rsidP="003A0B7D">
            <w:r>
              <w:rPr>
                <w:noProof/>
                <w:lang w:eastAsia="fr-FR"/>
              </w:rPr>
              <mc:AlternateContent>
                <mc:Choice Requires="wpg">
                  <w:drawing>
                    <wp:anchor distT="0" distB="0" distL="114300" distR="114300" simplePos="0" relativeHeight="251659264" behindDoc="0" locked="0" layoutInCell="1" allowOverlap="1" wp14:anchorId="751CBBCC" wp14:editId="563E592C">
                      <wp:simplePos x="0" y="0"/>
                      <wp:positionH relativeFrom="column">
                        <wp:posOffset>94615</wp:posOffset>
                      </wp:positionH>
                      <wp:positionV relativeFrom="paragraph">
                        <wp:posOffset>-821055</wp:posOffset>
                      </wp:positionV>
                      <wp:extent cx="1895475" cy="2124075"/>
                      <wp:effectExtent l="0" t="0" r="9525" b="9525"/>
                      <wp:wrapNone/>
                      <wp:docPr id="1493259173" name="Groupe 1"/>
                      <wp:cNvGraphicFramePr/>
                      <a:graphic xmlns:a="http://schemas.openxmlformats.org/drawingml/2006/main">
                        <a:graphicData uri="http://schemas.microsoft.com/office/word/2010/wordprocessingGroup">
                          <wpg:wgp>
                            <wpg:cNvGrpSpPr/>
                            <wpg:grpSpPr>
                              <a:xfrm>
                                <a:off x="0" y="0"/>
                                <a:ext cx="1895475" cy="2124075"/>
                                <a:chOff x="0" y="0"/>
                                <a:chExt cx="2115185" cy="2212975"/>
                              </a:xfrm>
                            </wpg:grpSpPr>
                            <pic:pic xmlns:pic="http://schemas.openxmlformats.org/drawingml/2006/picture">
                              <pic:nvPicPr>
                                <pic:cNvPr id="565778957" name="Image 1" descr="Une image contenant texte, Police, capture d’écran, logo&#10;&#10;Description générée automatiquement"/>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285875"/>
                                  <a:ext cx="2060575" cy="927100"/>
                                </a:xfrm>
                                <a:prstGeom prst="rect">
                                  <a:avLst/>
                                </a:prstGeom>
                                <a:noFill/>
                                <a:ln>
                                  <a:noFill/>
                                </a:ln>
                              </pic:spPr>
                            </pic:pic>
                            <pic:pic xmlns:pic="http://schemas.openxmlformats.org/drawingml/2006/picture">
                              <pic:nvPicPr>
                                <pic:cNvPr id="72922619" name="Image 1" descr="C:\Users\troispof\AppData\Local\Microsoft\Windows\Temporary Internet Files\Content.Outlook\2LAWE3HQ\LOGO_GHT.jpg"/>
                                <pic:cNvPicPr>
                                  <a:picLocks noChangeAspect="1"/>
                                </pic:cNvPicPr>
                              </pic:nvPicPr>
                              <pic:blipFill rotWithShape="1">
                                <a:blip r:embed="rId12" cstate="print">
                                  <a:extLst>
                                    <a:ext uri="{28A0092B-C50C-407E-A947-70E740481C1C}">
                                      <a14:useLocalDpi xmlns:a14="http://schemas.microsoft.com/office/drawing/2010/main" val="0"/>
                                    </a:ext>
                                  </a:extLst>
                                </a:blip>
                                <a:srcRect l="14478" t="7202" r="11470" b="7345"/>
                                <a:stretch/>
                              </pic:blipFill>
                              <pic:spPr bwMode="auto">
                                <a:xfrm>
                                  <a:off x="0" y="0"/>
                                  <a:ext cx="844550" cy="11303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325498168" name="Image 2" descr="Une image contenant texte, Graphique, Police, logo&#10;&#10;Le contenu généré par l’IA peut être incorrect."/>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847725" y="114300"/>
                                  <a:ext cx="1267460" cy="96647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AFABCE3" id="Groupe 1" o:spid="_x0000_s1026" style="position:absolute;margin-left:7.45pt;margin-top:-64.65pt;width:149.25pt;height:167.25pt;z-index:251659264;mso-width-relative:margin;mso-height-relative:margin" coordsize="21151,2212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alt="Une image contenant texte, Police, capture d’écran, logo&#10;&#10;Description générée automatiquement" style="position:absolute;top:12858;width:20605;height:9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">
                        <v:imagedata r:id="rId14" o:title="Une image contenant texte, Police, capture d’écran, logo&#10;&#10;Description générée automatiquement"/>
                      </v:shape>
                      <v:shape id="Image 1" o:spid="_x0000_s1028" type="#_x0000_t75" style="position:absolute;width:8445;height:11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">
                        <v:imagedata r:id="rId15" o:title="LOGO_GHT" croptop="4720f" cropbottom="4814f" cropleft="9488f" cropright="7517f"/>
                      </v:shape>
                      <v:shape id="Image 2" o:spid="_x0000_s1029" type="#_x0000_t75" alt="Une image contenant texte, Graphique, Police, logo&#10;&#10;Le contenu généré par l’IA peut être incorrect." style="position:absolute;left:8477;top:1143;width:12674;height:96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">
                        <v:imagedata r:id="rId16" o:title="Une image contenant texte, Graphique, Police, logo&#10;&#10;Le contenu généré par l’IA peut être incorrect"/>
                      </v:shape>
                    </v:group>
                  </w:pict>
                </mc:Fallback>
              </mc:AlternateContent>
            </w:r>
            <w:r w:rsidR="004C57AC">
              <w:rPr>
                <w:rStyle w:val="lev"/>
                <w:rFonts w:ascii="Calibri Light" w:hAnsi="Calibri Light"/>
                <w:bCs w:val="0"/>
                <w:sz w:val="28"/>
              </w:rPr>
              <w:t xml:space="preserve"> </w:t>
            </w:r>
          </w:p>
        </w:tc>
        <w:tc>
          <w:tcPr>
            <w:tcW w:w="1847" w:type="dxa"/>
            <w:vAlign w:val="center"/>
          </w:tcPr>
          <w:p w14:paraId="4DB2E70D" w14:textId="77777777" w:rsidR="00DA5460" w:rsidRPr="004D03FA" w:rsidRDefault="00DA5460" w:rsidP="00DA5460"/>
        </w:tc>
      </w:tr>
      <w:tr w:rsidR="00FF2E93" w14:paraId="13578773" w14:textId="77777777" w:rsidTr="003F4764">
        <w:trPr>
          <w:trHeight w:hRule="exact" w:val="1430"/>
        </w:trPr>
        <w:tc>
          <w:tcPr>
            <w:tcW w:w="9219" w:type="dxa"/>
            <w:gridSpan w:val="5"/>
            <w:vAlign w:val="center"/>
          </w:tcPr>
          <w:p w14:paraId="0F1AD484" w14:textId="77777777" w:rsidR="00FF2E93" w:rsidRDefault="00FF2E93" w:rsidP="00DA5460"/>
        </w:tc>
      </w:tr>
      <w:tr w:rsidR="00F34418" w14:paraId="6F1C128A" w14:textId="77777777" w:rsidTr="004F5A54">
        <w:trPr>
          <w:trHeight w:hRule="exact" w:val="1976"/>
        </w:trPr>
        <w:tc>
          <w:tcPr>
            <w:tcW w:w="9219" w:type="dxa"/>
            <w:gridSpan w:val="5"/>
            <w:vAlign w:val="center"/>
          </w:tcPr>
          <w:p w14:paraId="096EC9A8" w14:textId="2CFD9129" w:rsidR="00D57EE3" w:rsidRDefault="00D57EE3" w:rsidP="00721A6F">
            <w:pPr>
              <w:pStyle w:val="Titre"/>
              <w:jc w:val="center"/>
              <w:rPr>
                <w:rStyle w:val="lev"/>
                <w:rFonts w:ascii="Calibri Light" w:hAnsi="Calibri Light"/>
                <w:b/>
                <w:bCs w:val="0"/>
                <w:sz w:val="28"/>
              </w:rPr>
            </w:pPr>
            <w:r w:rsidRPr="00575303">
              <w:rPr>
                <w:color w:val="auto"/>
                <w:sz w:val="30"/>
                <w:szCs w:val="30"/>
              </w:rPr>
              <w:t xml:space="preserve">Réhabilitation du bâtiment 13 </w:t>
            </w:r>
            <w:r w:rsidR="00721A6F">
              <w:rPr>
                <w:color w:val="auto"/>
                <w:sz w:val="30"/>
                <w:szCs w:val="30"/>
              </w:rPr>
              <w:t>(Ex-</w:t>
            </w:r>
            <w:r w:rsidR="00721A6F" w:rsidRPr="009752CC">
              <w:rPr>
                <w:color w:val="auto"/>
                <w:sz w:val="30"/>
                <w:szCs w:val="30"/>
              </w:rPr>
              <w:t xml:space="preserve">IFSI) pour activités de consultation et </w:t>
            </w:r>
            <w:r w:rsidR="00721A6F">
              <w:rPr>
                <w:color w:val="auto"/>
                <w:sz w:val="30"/>
                <w:szCs w:val="30"/>
              </w:rPr>
              <w:t>ter</w:t>
            </w:r>
            <w:r w:rsidR="00721A6F" w:rsidRPr="009752CC">
              <w:rPr>
                <w:color w:val="auto"/>
                <w:sz w:val="30"/>
                <w:szCs w:val="30"/>
              </w:rPr>
              <w:t>tiaire sur le site du Centre Hospitalier de Brive La Gaillarde</w:t>
            </w:r>
          </w:p>
          <w:p w14:paraId="40D3FA47" w14:textId="77777777" w:rsidR="00D57EE3" w:rsidRDefault="00D57EE3" w:rsidP="00D57EE3">
            <w:pPr>
              <w:pStyle w:val="Titre"/>
              <w:rPr>
                <w:rStyle w:val="lev"/>
                <w:rFonts w:ascii="Calibri Light" w:hAnsi="Calibri Light"/>
                <w:b/>
                <w:bCs w:val="0"/>
                <w:sz w:val="28"/>
              </w:rPr>
            </w:pPr>
          </w:p>
          <w:p w14:paraId="6E16E173" w14:textId="7A3AE79A" w:rsidR="00D57EE3" w:rsidRDefault="00D57EE3" w:rsidP="00D57EE3">
            <w:pPr>
              <w:pStyle w:val="Titre"/>
              <w:rPr>
                <w:rStyle w:val="lev"/>
                <w:rFonts w:ascii="Calibri Light" w:hAnsi="Calibri Light"/>
                <w:b/>
                <w:bCs w:val="0"/>
                <w:sz w:val="28"/>
              </w:rPr>
            </w:pPr>
            <w:r w:rsidRPr="00585A6A">
              <w:rPr>
                <w:rStyle w:val="lev"/>
                <w:rFonts w:ascii="Calibri Light" w:hAnsi="Calibri Light"/>
                <w:b/>
                <w:bCs w:val="0"/>
                <w:sz w:val="28"/>
              </w:rPr>
              <w:t>Marché public</w:t>
            </w:r>
            <w:r w:rsidRPr="00FE7429">
              <w:rPr>
                <w:rStyle w:val="lev"/>
                <w:rFonts w:ascii="Calibri Light" w:hAnsi="Calibri Light"/>
                <w:b/>
                <w:bCs w:val="0"/>
                <w:sz w:val="28"/>
              </w:rPr>
              <w:t xml:space="preserve"> de Maîtrise d</w:t>
            </w:r>
            <w:r>
              <w:rPr>
                <w:rStyle w:val="lev"/>
                <w:rFonts w:ascii="Calibri Light" w:hAnsi="Calibri Light"/>
                <w:b/>
                <w:bCs w:val="0"/>
                <w:sz w:val="28"/>
              </w:rPr>
              <w:t>'Œuvre</w:t>
            </w:r>
          </w:p>
          <w:p w14:paraId="1FF402CC" w14:textId="7ED3F395" w:rsidR="00F34418" w:rsidRPr="00FE7429" w:rsidRDefault="00D57EE3" w:rsidP="00D57EE3">
            <w:pPr>
              <w:pStyle w:val="Titre"/>
              <w:rPr>
                <w:color w:val="006666" w:themeColor="accent1"/>
              </w:rPr>
            </w:pPr>
            <w:r>
              <w:rPr>
                <w:rStyle w:val="lev"/>
                <w:rFonts w:ascii="Calibri Light" w:hAnsi="Calibri Light"/>
                <w:bCs w:val="0"/>
                <w:sz w:val="28"/>
              </w:rPr>
              <w:t xml:space="preserve">Acte d’engagement du marché  </w:t>
            </w:r>
          </w:p>
        </w:tc>
      </w:tr>
      <w:tr w:rsidR="00F34418" w:rsidRPr="00F34418" w14:paraId="59029E0F" w14:textId="77777777" w:rsidTr="003F4764">
        <w:trPr>
          <w:trHeight w:hRule="exact" w:val="852"/>
        </w:trPr>
        <w:tc>
          <w:tcPr>
            <w:tcW w:w="9219" w:type="dxa"/>
            <w:gridSpan w:val="5"/>
            <w:vAlign w:val="center"/>
          </w:tcPr>
          <w:p w14:paraId="23002E72" w14:textId="2D20DF15" w:rsidR="00F34418" w:rsidRPr="00270190" w:rsidRDefault="00F34418" w:rsidP="00FE7429">
            <w:pPr>
              <w:pStyle w:val="Titre"/>
              <w:rPr>
                <w:rStyle w:val="lev"/>
                <w:rFonts w:ascii="Calibri Light" w:hAnsi="Calibri Light"/>
                <w:b/>
                <w:bCs w:val="0"/>
                <w:color w:val="000000" w:themeColor="text1"/>
                <w:sz w:val="28"/>
              </w:rPr>
            </w:pPr>
          </w:p>
        </w:tc>
      </w:tr>
      <w:tr w:rsidR="00F34418" w:rsidRPr="00270190" w14:paraId="63009467" w14:textId="77777777" w:rsidTr="003F4764">
        <w:trPr>
          <w:trHeight w:hRule="exact" w:val="311"/>
        </w:trPr>
        <w:tc>
          <w:tcPr>
            <w:tcW w:w="9219" w:type="dxa"/>
            <w:gridSpan w:val="5"/>
            <w:vAlign w:val="center"/>
          </w:tcPr>
          <w:p w14:paraId="54768CB3" w14:textId="6EC2B065" w:rsidR="00F34418" w:rsidRPr="00270190" w:rsidRDefault="003F4764" w:rsidP="003A0B7D">
            <w:pPr>
              <w:pStyle w:val="Textebrut"/>
              <w:rPr>
                <w:sz w:val="20"/>
              </w:rPr>
            </w:pPr>
            <w:r w:rsidRPr="003F4764">
              <w:rPr>
                <w:sz w:val="20"/>
              </w:rPr>
              <w:t>Juin</w:t>
            </w:r>
            <w:r w:rsidR="001E5281" w:rsidRPr="003F4764">
              <w:rPr>
                <w:sz w:val="20"/>
              </w:rPr>
              <w:t xml:space="preserve"> 202</w:t>
            </w:r>
            <w:r w:rsidRPr="003F4764">
              <w:rPr>
                <w:sz w:val="20"/>
              </w:rPr>
              <w:t>5</w:t>
            </w:r>
          </w:p>
        </w:tc>
      </w:tr>
      <w:tr w:rsidR="00F34418" w:rsidRPr="00270190" w14:paraId="5BC5F21E" w14:textId="77777777" w:rsidTr="00446993">
        <w:trPr>
          <w:trHeight w:hRule="exact" w:val="680"/>
        </w:trPr>
        <w:tc>
          <w:tcPr>
            <w:tcW w:w="4537" w:type="dxa"/>
            <w:gridSpan w:val="2"/>
            <w:vAlign w:val="bottom"/>
          </w:tcPr>
          <w:p w14:paraId="284A2A68" w14:textId="77777777" w:rsidR="00F34418" w:rsidRPr="00270190" w:rsidRDefault="00F34418" w:rsidP="00F34418">
            <w:pPr>
              <w:pStyle w:val="Textebrut"/>
              <w:rPr>
                <w:rFonts w:cs="Courier New"/>
                <w:sz w:val="20"/>
                <w:szCs w:val="20"/>
              </w:rPr>
            </w:pPr>
            <w:r w:rsidRPr="00270190">
              <w:rPr>
                <w:rFonts w:cs="Courier New"/>
                <w:i/>
                <w:sz w:val="20"/>
                <w:szCs w:val="20"/>
              </w:rPr>
              <w:t>Maître d’ouvrage</w:t>
            </w:r>
          </w:p>
          <w:p w14:paraId="40499C57" w14:textId="77777777" w:rsidR="00F34418" w:rsidRPr="00270190" w:rsidRDefault="00F34418" w:rsidP="00E51954">
            <w:pPr>
              <w:pStyle w:val="Textebrut"/>
              <w:rPr>
                <w:sz w:val="20"/>
              </w:rPr>
            </w:pPr>
            <w:r w:rsidRPr="00270190">
              <w:rPr>
                <w:sz w:val="20"/>
              </w:rPr>
              <w:t>---</w:t>
            </w:r>
          </w:p>
        </w:tc>
        <w:tc>
          <w:tcPr>
            <w:tcW w:w="4682" w:type="dxa"/>
            <w:gridSpan w:val="3"/>
            <w:vAlign w:val="bottom"/>
          </w:tcPr>
          <w:p w14:paraId="62FF9729" w14:textId="7FAA9E60" w:rsidR="00F34418" w:rsidRPr="00270190" w:rsidRDefault="003A0B7D" w:rsidP="00F34418">
            <w:pPr>
              <w:pStyle w:val="Textebrut"/>
              <w:rPr>
                <w:rFonts w:cs="Courier New"/>
                <w:sz w:val="20"/>
                <w:szCs w:val="20"/>
              </w:rPr>
            </w:pPr>
            <w:r>
              <w:rPr>
                <w:rFonts w:cs="Courier New"/>
                <w:i/>
                <w:sz w:val="20"/>
                <w:szCs w:val="20"/>
              </w:rPr>
              <w:t>Assistant Maître d’Ouvrage</w:t>
            </w:r>
          </w:p>
          <w:p w14:paraId="0256ECC5" w14:textId="77777777" w:rsidR="00F34418" w:rsidRPr="00270190" w:rsidRDefault="00F34418" w:rsidP="00E51954">
            <w:pPr>
              <w:pStyle w:val="Textebrut"/>
              <w:rPr>
                <w:sz w:val="20"/>
              </w:rPr>
            </w:pPr>
            <w:r w:rsidRPr="00270190">
              <w:rPr>
                <w:sz w:val="20"/>
              </w:rPr>
              <w:t>---</w:t>
            </w:r>
          </w:p>
        </w:tc>
      </w:tr>
      <w:tr w:rsidR="003F4764" w:rsidRPr="00270190" w14:paraId="05D79240" w14:textId="77777777" w:rsidTr="003F4764">
        <w:trPr>
          <w:trHeight w:hRule="exact" w:val="1147"/>
        </w:trPr>
        <w:tc>
          <w:tcPr>
            <w:tcW w:w="2694" w:type="dxa"/>
          </w:tcPr>
          <w:p w14:paraId="152E0A5B" w14:textId="77777777" w:rsidR="003F4764" w:rsidRPr="00AE05C2" w:rsidRDefault="003F4764" w:rsidP="003F4764">
            <w:pPr>
              <w:pStyle w:val="Textebrut"/>
              <w:rPr>
                <w:rFonts w:cs="Courier New"/>
                <w:b/>
                <w:sz w:val="20"/>
                <w:szCs w:val="20"/>
              </w:rPr>
            </w:pPr>
            <w:r w:rsidRPr="00AE05C2">
              <w:rPr>
                <w:rFonts w:cs="Courier New"/>
                <w:b/>
                <w:sz w:val="20"/>
                <w:szCs w:val="20"/>
              </w:rPr>
              <w:t xml:space="preserve">Centre Hospitalier </w:t>
            </w:r>
          </w:p>
          <w:p w14:paraId="22500A4B" w14:textId="77777777" w:rsidR="003F4764" w:rsidRPr="00AE05C2" w:rsidRDefault="003F4764" w:rsidP="003F4764">
            <w:pPr>
              <w:pStyle w:val="Textebrut"/>
              <w:rPr>
                <w:rFonts w:cs="Courier New"/>
                <w:bCs/>
                <w:sz w:val="20"/>
                <w:szCs w:val="20"/>
              </w:rPr>
            </w:pPr>
            <w:r>
              <w:rPr>
                <w:rFonts w:cs="Courier New"/>
                <w:bCs/>
                <w:sz w:val="20"/>
                <w:szCs w:val="20"/>
              </w:rPr>
              <w:t>1, Bd du Docteur Verlhac</w:t>
            </w:r>
          </w:p>
          <w:p w14:paraId="73A7B2CA" w14:textId="77777777" w:rsidR="003F4764" w:rsidRDefault="003F4764" w:rsidP="003F4764">
            <w:pPr>
              <w:pStyle w:val="Textebrut"/>
              <w:tabs>
                <w:tab w:val="left" w:pos="2410"/>
              </w:tabs>
              <w:ind w:right="278"/>
              <w:rPr>
                <w:rFonts w:cs="Courier New"/>
                <w:bCs/>
                <w:caps/>
                <w:sz w:val="20"/>
                <w:szCs w:val="20"/>
              </w:rPr>
            </w:pPr>
            <w:r>
              <w:rPr>
                <w:rFonts w:cs="Courier New"/>
                <w:bCs/>
                <w:sz w:val="20"/>
                <w:szCs w:val="20"/>
              </w:rPr>
              <w:t>19312 BRIVE LAGAILLARDE Cedex</w:t>
            </w:r>
          </w:p>
          <w:p w14:paraId="475EDD34" w14:textId="2B77275E" w:rsidR="003F4764" w:rsidRPr="001E5281" w:rsidRDefault="003F4764" w:rsidP="003F4764">
            <w:pPr>
              <w:pStyle w:val="Textebrut"/>
              <w:tabs>
                <w:tab w:val="left" w:pos="2418"/>
              </w:tabs>
              <w:ind w:right="278"/>
              <w:rPr>
                <w:sz w:val="20"/>
                <w:highlight w:val="yellow"/>
              </w:rPr>
            </w:pPr>
          </w:p>
        </w:tc>
        <w:tc>
          <w:tcPr>
            <w:tcW w:w="1843" w:type="dxa"/>
          </w:tcPr>
          <w:p w14:paraId="3900FA75" w14:textId="77777777" w:rsidR="003F4764" w:rsidRDefault="003F4764" w:rsidP="003F4764">
            <w:pPr>
              <w:pStyle w:val="Textebrut"/>
              <w:rPr>
                <w:sz w:val="20"/>
                <w:highlight w:val="yellow"/>
              </w:rPr>
            </w:pPr>
            <w:r>
              <w:rPr>
                <w:noProof/>
                <w:lang w:eastAsia="fr-FR"/>
              </w:rPr>
              <w:drawing>
                <wp:inline distT="0" distB="0" distL="0" distR="0" wp14:anchorId="212A77BE" wp14:editId="75406C71">
                  <wp:extent cx="971550" cy="436880"/>
                  <wp:effectExtent l="0" t="0" r="0" b="0"/>
                  <wp:docPr id="551319937" name="Image 551319937" descr="Une image contenant texte, Police, capture d’écran,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319937" name="Image 551319937" descr="Une image contenant texte, Police, capture d’écran, logo&#10;&#10;Le contenu généré par l’IA peut être incorrec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71550" cy="436880"/>
                          </a:xfrm>
                          <a:prstGeom prst="rect">
                            <a:avLst/>
                          </a:prstGeom>
                          <a:noFill/>
                          <a:ln>
                            <a:noFill/>
                          </a:ln>
                        </pic:spPr>
                      </pic:pic>
                    </a:graphicData>
                  </a:graphic>
                </wp:inline>
              </w:drawing>
            </w:r>
          </w:p>
          <w:p w14:paraId="797E74B2" w14:textId="77777777" w:rsidR="003F4764" w:rsidRPr="003F4764" w:rsidRDefault="003F4764" w:rsidP="003F4764">
            <w:pPr>
              <w:rPr>
                <w:highlight w:val="yellow"/>
              </w:rPr>
            </w:pPr>
          </w:p>
          <w:p w14:paraId="2793EBD4" w14:textId="77777777" w:rsidR="003F4764" w:rsidRPr="003F4764" w:rsidRDefault="003F4764" w:rsidP="003F4764">
            <w:pPr>
              <w:rPr>
                <w:highlight w:val="yellow"/>
              </w:rPr>
            </w:pPr>
          </w:p>
          <w:p w14:paraId="34A51851" w14:textId="77777777" w:rsidR="003F4764" w:rsidRPr="003F4764" w:rsidRDefault="003F4764" w:rsidP="003F4764">
            <w:pPr>
              <w:rPr>
                <w:highlight w:val="yellow"/>
              </w:rPr>
            </w:pPr>
          </w:p>
          <w:p w14:paraId="44D7F400" w14:textId="77777777" w:rsidR="003F4764" w:rsidRPr="003F4764" w:rsidRDefault="003F4764" w:rsidP="003F4764">
            <w:pPr>
              <w:rPr>
                <w:highlight w:val="yellow"/>
              </w:rPr>
            </w:pPr>
          </w:p>
          <w:p w14:paraId="1D58F6B9" w14:textId="4E795E7B" w:rsidR="003F4764" w:rsidRPr="003F4764" w:rsidRDefault="003F4764" w:rsidP="003F4764">
            <w:pPr>
              <w:rPr>
                <w:highlight w:val="yellow"/>
              </w:rPr>
            </w:pPr>
          </w:p>
        </w:tc>
        <w:tc>
          <w:tcPr>
            <w:tcW w:w="2835" w:type="dxa"/>
            <w:gridSpan w:val="2"/>
          </w:tcPr>
          <w:p w14:paraId="438D22A3" w14:textId="77777777" w:rsidR="003F4764" w:rsidRPr="00041D02" w:rsidRDefault="003F4764" w:rsidP="003F4764">
            <w:pPr>
              <w:pStyle w:val="Textebrut"/>
              <w:jc w:val="left"/>
              <w:rPr>
                <w:rFonts w:cs="Courier New"/>
                <w:b/>
                <w:sz w:val="20"/>
                <w:szCs w:val="20"/>
                <w:lang w:val="en-US"/>
              </w:rPr>
            </w:pPr>
            <w:r w:rsidRPr="00041D02">
              <w:rPr>
                <w:rFonts w:cs="Courier New"/>
                <w:b/>
                <w:sz w:val="20"/>
                <w:szCs w:val="20"/>
                <w:lang w:val="en-US"/>
              </w:rPr>
              <w:t>A2MO M</w:t>
            </w:r>
            <w:r>
              <w:rPr>
                <w:rFonts w:cs="Courier New"/>
                <w:b/>
                <w:sz w:val="20"/>
                <w:szCs w:val="20"/>
                <w:lang w:val="en-US"/>
              </w:rPr>
              <w:t>ontauban</w:t>
            </w:r>
          </w:p>
          <w:p w14:paraId="18769D29" w14:textId="77777777" w:rsidR="003F4764" w:rsidRPr="00041D02" w:rsidRDefault="003F4764" w:rsidP="003F4764">
            <w:pPr>
              <w:pStyle w:val="Textebrut"/>
              <w:rPr>
                <w:rFonts w:cs="Courier New"/>
                <w:bCs/>
                <w:sz w:val="20"/>
                <w:szCs w:val="20"/>
                <w:lang w:val="en-US"/>
              </w:rPr>
            </w:pPr>
            <w:r w:rsidRPr="00041D02">
              <w:rPr>
                <w:rFonts w:cs="Courier New"/>
                <w:bCs/>
                <w:sz w:val="20"/>
                <w:szCs w:val="20"/>
                <w:lang w:val="en-US"/>
              </w:rPr>
              <w:t xml:space="preserve">24, Grand Rue </w:t>
            </w:r>
            <w:proofErr w:type="spellStart"/>
            <w:r w:rsidRPr="00041D02">
              <w:rPr>
                <w:rFonts w:cs="Courier New"/>
                <w:bCs/>
                <w:sz w:val="20"/>
                <w:szCs w:val="20"/>
                <w:lang w:val="en-US"/>
              </w:rPr>
              <w:t>Sapiac</w:t>
            </w:r>
            <w:proofErr w:type="spellEnd"/>
          </w:p>
          <w:p w14:paraId="1977EE7C" w14:textId="77777777" w:rsidR="003F4764" w:rsidRPr="00041D02" w:rsidRDefault="003F4764" w:rsidP="003F4764">
            <w:pPr>
              <w:pStyle w:val="Textebrut"/>
              <w:rPr>
                <w:rFonts w:cs="Courier New"/>
                <w:bCs/>
                <w:sz w:val="20"/>
                <w:szCs w:val="20"/>
                <w:lang w:val="en-US"/>
              </w:rPr>
            </w:pPr>
            <w:r w:rsidRPr="00041D02">
              <w:rPr>
                <w:rFonts w:cs="Courier New"/>
                <w:bCs/>
                <w:sz w:val="20"/>
                <w:szCs w:val="20"/>
                <w:lang w:val="en-US"/>
              </w:rPr>
              <w:t>82000 MONTAUBAN</w:t>
            </w:r>
          </w:p>
          <w:p w14:paraId="2904D48E" w14:textId="77777777" w:rsidR="003F4764" w:rsidRPr="00041D02" w:rsidRDefault="003F4764" w:rsidP="003F4764">
            <w:pPr>
              <w:pStyle w:val="Textebrut"/>
              <w:tabs>
                <w:tab w:val="left" w:pos="2418"/>
              </w:tabs>
              <w:ind w:right="278"/>
              <w:rPr>
                <w:rFonts w:cs="Courier New"/>
                <w:b/>
                <w:szCs w:val="20"/>
                <w:lang w:val="en-US"/>
              </w:rPr>
            </w:pPr>
            <w:hyperlink r:id="rId18" w:history="1">
              <w:r w:rsidRPr="00041D02">
                <w:rPr>
                  <w:rStyle w:val="Lienhypertexte"/>
                  <w:sz w:val="20"/>
                  <w:lang w:val="en-US"/>
                </w:rPr>
                <w:t>montauban@a2mo.fr</w:t>
              </w:r>
            </w:hyperlink>
          </w:p>
          <w:p w14:paraId="15DC7585" w14:textId="77777777" w:rsidR="003F4764" w:rsidRPr="001E5281" w:rsidRDefault="003F4764" w:rsidP="003F4764">
            <w:pPr>
              <w:pStyle w:val="Textebrut"/>
              <w:rPr>
                <w:sz w:val="20"/>
                <w:highlight w:val="yellow"/>
              </w:rPr>
            </w:pPr>
          </w:p>
        </w:tc>
        <w:tc>
          <w:tcPr>
            <w:tcW w:w="1847" w:type="dxa"/>
          </w:tcPr>
          <w:p w14:paraId="459525CA" w14:textId="740EADF0" w:rsidR="003F4764" w:rsidRPr="00270190" w:rsidRDefault="003F4764" w:rsidP="003F4764">
            <w:pPr>
              <w:pStyle w:val="Textebrut"/>
              <w:rPr>
                <w:sz w:val="20"/>
              </w:rPr>
            </w:pPr>
            <w:r w:rsidRPr="00270190">
              <w:rPr>
                <w:noProof/>
                <w:sz w:val="20"/>
                <w:lang w:eastAsia="fr-FR"/>
              </w:rPr>
              <w:drawing>
                <wp:inline distT="0" distB="0" distL="0" distR="0" wp14:anchorId="7233BFD4" wp14:editId="755AC7E0">
                  <wp:extent cx="754384" cy="409575"/>
                  <wp:effectExtent l="0" t="0" r="762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2MO_logo_coul.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56098" cy="410506"/>
                          </a:xfrm>
                          <a:prstGeom prst="rect">
                            <a:avLst/>
                          </a:prstGeom>
                        </pic:spPr>
                      </pic:pic>
                    </a:graphicData>
                  </a:graphic>
                </wp:inline>
              </w:drawing>
            </w:r>
          </w:p>
        </w:tc>
      </w:tr>
      <w:tr w:rsidR="00FF2E93" w14:paraId="6A8309AC" w14:textId="77777777" w:rsidTr="00446993">
        <w:trPr>
          <w:trHeight w:val="2525"/>
        </w:trPr>
        <w:tc>
          <w:tcPr>
            <w:tcW w:w="9219" w:type="dxa"/>
            <w:gridSpan w:val="5"/>
          </w:tcPr>
          <w:p w14:paraId="3A1248E3" w14:textId="77777777" w:rsidR="00FF2E93" w:rsidRDefault="00FF2E93" w:rsidP="00DA5460"/>
        </w:tc>
      </w:tr>
    </w:tbl>
    <w:p w14:paraId="40170A30" w14:textId="77777777" w:rsidR="001F23D5" w:rsidRDefault="001F23D5" w:rsidP="001F23D5">
      <w:pPr>
        <w:sectPr w:rsidR="001F23D5" w:rsidSect="003F4764">
          <w:headerReference w:type="default" r:id="rId20"/>
          <w:footerReference w:type="default" r:id="rId21"/>
          <w:headerReference w:type="first" r:id="rId22"/>
          <w:pgSz w:w="11906" w:h="16838"/>
          <w:pgMar w:top="2694" w:right="567" w:bottom="851" w:left="1843" w:header="567" w:footer="3030" w:gutter="0"/>
          <w:cols w:space="708"/>
          <w:titlePg/>
          <w:docGrid w:linePitch="360"/>
        </w:sectPr>
      </w:pPr>
    </w:p>
    <w:sdt>
      <w:sdtPr>
        <w:rPr>
          <w:rFonts w:asciiTheme="minorHAnsi" w:eastAsiaTheme="minorEastAsia" w:hAnsiTheme="minorHAnsi" w:cstheme="minorBidi"/>
          <w:b w:val="0"/>
          <w:caps w:val="0"/>
          <w:color w:val="auto"/>
          <w:sz w:val="20"/>
          <w:szCs w:val="22"/>
        </w:rPr>
        <w:id w:val="-1970195725"/>
        <w:docPartObj>
          <w:docPartGallery w:val="Table of Contents"/>
          <w:docPartUnique/>
        </w:docPartObj>
      </w:sdtPr>
      <w:sdtEndPr>
        <w:rPr>
          <w:bCs/>
        </w:rPr>
      </w:sdtEndPr>
      <w:sdtContent>
        <w:p w14:paraId="6532B574" w14:textId="5D7DFC67" w:rsidR="00FE7429" w:rsidRDefault="00FE7429">
          <w:pPr>
            <w:pStyle w:val="En-ttedetabledesmatires"/>
          </w:pPr>
          <w:r>
            <w:t>Table des matières</w:t>
          </w:r>
        </w:p>
        <w:p w14:paraId="07684AAB" w14:textId="66DAADE9" w:rsidR="00B526A5" w:rsidRDefault="00FE7429">
          <w:pPr>
            <w:pStyle w:val="TM1"/>
            <w:rPr>
              <w:caps w:val="0"/>
              <w:color w:val="auto"/>
              <w:kern w:val="2"/>
              <w:sz w:val="24"/>
              <w:szCs w:val="24"/>
              <w:lang w:eastAsia="fr-FR"/>
              <w14:ligatures w14:val="standardContextual"/>
            </w:rPr>
          </w:pPr>
          <w:r>
            <w:fldChar w:fldCharType="begin"/>
          </w:r>
          <w:r>
            <w:instrText xml:space="preserve"> TOC \o "1-3" \h \z \u </w:instrText>
          </w:r>
          <w:r>
            <w:fldChar w:fldCharType="separate"/>
          </w:r>
          <w:hyperlink w:anchor="_Toc201656536" w:history="1">
            <w:r w:rsidR="00B526A5" w:rsidRPr="003D4427">
              <w:rPr>
                <w:rStyle w:val="Lienhypertexte"/>
              </w:rPr>
              <w:t>A</w:t>
            </w:r>
            <w:r w:rsidR="00B526A5">
              <w:rPr>
                <w:caps w:val="0"/>
                <w:color w:val="auto"/>
                <w:kern w:val="2"/>
                <w:sz w:val="24"/>
                <w:szCs w:val="24"/>
                <w:lang w:eastAsia="fr-FR"/>
                <w14:ligatures w14:val="standardContextual"/>
              </w:rPr>
              <w:tab/>
            </w:r>
            <w:r w:rsidR="00B526A5" w:rsidRPr="003D4427">
              <w:rPr>
                <w:rStyle w:val="Lienhypertexte"/>
              </w:rPr>
              <w:t>OBJET DU CONTRAT</w:t>
            </w:r>
            <w:r w:rsidR="00B526A5">
              <w:rPr>
                <w:webHidden/>
              </w:rPr>
              <w:tab/>
            </w:r>
            <w:r w:rsidR="00B526A5">
              <w:rPr>
                <w:webHidden/>
              </w:rPr>
              <w:fldChar w:fldCharType="begin"/>
            </w:r>
            <w:r w:rsidR="00B526A5">
              <w:rPr>
                <w:webHidden/>
              </w:rPr>
              <w:instrText xml:space="preserve"> PAGEREF _Toc201656536 \h </w:instrText>
            </w:r>
            <w:r w:rsidR="00B526A5">
              <w:rPr>
                <w:webHidden/>
              </w:rPr>
            </w:r>
            <w:r w:rsidR="00B526A5">
              <w:rPr>
                <w:webHidden/>
              </w:rPr>
              <w:fldChar w:fldCharType="separate"/>
            </w:r>
            <w:r w:rsidR="00B526A5">
              <w:rPr>
                <w:webHidden/>
              </w:rPr>
              <w:t>3</w:t>
            </w:r>
            <w:r w:rsidR="00B526A5">
              <w:rPr>
                <w:webHidden/>
              </w:rPr>
              <w:fldChar w:fldCharType="end"/>
            </w:r>
          </w:hyperlink>
        </w:p>
        <w:p w14:paraId="470524AA" w14:textId="20322C96" w:rsidR="00B526A5" w:rsidRDefault="00B526A5">
          <w:pPr>
            <w:pStyle w:val="TM1"/>
            <w:rPr>
              <w:caps w:val="0"/>
              <w:color w:val="auto"/>
              <w:kern w:val="2"/>
              <w:sz w:val="24"/>
              <w:szCs w:val="24"/>
              <w:lang w:eastAsia="fr-FR"/>
              <w14:ligatures w14:val="standardContextual"/>
            </w:rPr>
          </w:pPr>
          <w:hyperlink w:anchor="_Toc201656537" w:history="1">
            <w:r w:rsidRPr="003D4427">
              <w:rPr>
                <w:rStyle w:val="Lienhypertexte"/>
              </w:rPr>
              <w:t>B</w:t>
            </w:r>
            <w:r>
              <w:rPr>
                <w:caps w:val="0"/>
                <w:color w:val="auto"/>
                <w:kern w:val="2"/>
                <w:sz w:val="24"/>
                <w:szCs w:val="24"/>
                <w:lang w:eastAsia="fr-FR"/>
                <w14:ligatures w14:val="standardContextual"/>
              </w:rPr>
              <w:tab/>
            </w:r>
            <w:r w:rsidRPr="003D4427">
              <w:rPr>
                <w:rStyle w:val="Lienhypertexte"/>
              </w:rPr>
              <w:t>Engagement et identification du titulaire</w:t>
            </w:r>
            <w:r>
              <w:rPr>
                <w:webHidden/>
              </w:rPr>
              <w:tab/>
            </w:r>
            <w:r>
              <w:rPr>
                <w:webHidden/>
              </w:rPr>
              <w:fldChar w:fldCharType="begin"/>
            </w:r>
            <w:r>
              <w:rPr>
                <w:webHidden/>
              </w:rPr>
              <w:instrText xml:space="preserve"> PAGEREF _Toc201656537 \h </w:instrText>
            </w:r>
            <w:r>
              <w:rPr>
                <w:webHidden/>
              </w:rPr>
            </w:r>
            <w:r>
              <w:rPr>
                <w:webHidden/>
              </w:rPr>
              <w:fldChar w:fldCharType="separate"/>
            </w:r>
            <w:r>
              <w:rPr>
                <w:webHidden/>
              </w:rPr>
              <w:t>5</w:t>
            </w:r>
            <w:r>
              <w:rPr>
                <w:webHidden/>
              </w:rPr>
              <w:fldChar w:fldCharType="end"/>
            </w:r>
          </w:hyperlink>
        </w:p>
        <w:p w14:paraId="2B5C5D7C" w14:textId="2399D644" w:rsidR="00B526A5" w:rsidRDefault="00B526A5">
          <w:pPr>
            <w:pStyle w:val="TM1"/>
            <w:rPr>
              <w:caps w:val="0"/>
              <w:color w:val="auto"/>
              <w:kern w:val="2"/>
              <w:sz w:val="24"/>
              <w:szCs w:val="24"/>
              <w:lang w:eastAsia="fr-FR"/>
              <w14:ligatures w14:val="standardContextual"/>
            </w:rPr>
          </w:pPr>
          <w:hyperlink w:anchor="_Toc201656538" w:history="1">
            <w:r w:rsidRPr="003D4427">
              <w:rPr>
                <w:rStyle w:val="Lienhypertexte"/>
              </w:rPr>
              <w:t>C</w:t>
            </w:r>
            <w:r>
              <w:rPr>
                <w:caps w:val="0"/>
                <w:color w:val="auto"/>
                <w:kern w:val="2"/>
                <w:sz w:val="24"/>
                <w:szCs w:val="24"/>
                <w:lang w:eastAsia="fr-FR"/>
                <w14:ligatures w14:val="standardContextual"/>
              </w:rPr>
              <w:tab/>
            </w:r>
            <w:r w:rsidRPr="003D4427">
              <w:rPr>
                <w:rStyle w:val="Lienhypertexte"/>
              </w:rPr>
              <w:t>Offre de Prix</w:t>
            </w:r>
            <w:r>
              <w:rPr>
                <w:webHidden/>
              </w:rPr>
              <w:tab/>
            </w:r>
            <w:r>
              <w:rPr>
                <w:webHidden/>
              </w:rPr>
              <w:fldChar w:fldCharType="begin"/>
            </w:r>
            <w:r>
              <w:rPr>
                <w:webHidden/>
              </w:rPr>
              <w:instrText xml:space="preserve"> PAGEREF _Toc201656538 \h </w:instrText>
            </w:r>
            <w:r>
              <w:rPr>
                <w:webHidden/>
              </w:rPr>
            </w:r>
            <w:r>
              <w:rPr>
                <w:webHidden/>
              </w:rPr>
              <w:fldChar w:fldCharType="separate"/>
            </w:r>
            <w:r>
              <w:rPr>
                <w:webHidden/>
              </w:rPr>
              <w:t>9</w:t>
            </w:r>
            <w:r>
              <w:rPr>
                <w:webHidden/>
              </w:rPr>
              <w:fldChar w:fldCharType="end"/>
            </w:r>
          </w:hyperlink>
        </w:p>
        <w:p w14:paraId="117B1BB7" w14:textId="2718B852" w:rsidR="00B526A5" w:rsidRDefault="00B526A5">
          <w:pPr>
            <w:pStyle w:val="TM2"/>
            <w:rPr>
              <w:kern w:val="2"/>
              <w:sz w:val="24"/>
              <w:szCs w:val="24"/>
              <w:lang w:eastAsia="fr-FR"/>
              <w14:ligatures w14:val="standardContextual"/>
            </w:rPr>
          </w:pPr>
          <w:hyperlink w:anchor="_Toc201656539" w:history="1">
            <w:r w:rsidRPr="003D4427">
              <w:rPr>
                <w:rStyle w:val="Lienhypertexte"/>
              </w:rPr>
              <w:t>1</w:t>
            </w:r>
            <w:r>
              <w:rPr>
                <w:kern w:val="2"/>
                <w:sz w:val="24"/>
                <w:szCs w:val="24"/>
                <w:lang w:eastAsia="fr-FR"/>
                <w14:ligatures w14:val="standardContextual"/>
              </w:rPr>
              <w:tab/>
            </w:r>
            <w:r w:rsidRPr="003D4427">
              <w:rPr>
                <w:rStyle w:val="Lienhypertexte"/>
              </w:rPr>
              <w:t>Offre de Prix</w:t>
            </w:r>
            <w:r>
              <w:rPr>
                <w:webHidden/>
              </w:rPr>
              <w:tab/>
            </w:r>
            <w:r>
              <w:rPr>
                <w:webHidden/>
              </w:rPr>
              <w:fldChar w:fldCharType="begin"/>
            </w:r>
            <w:r>
              <w:rPr>
                <w:webHidden/>
              </w:rPr>
              <w:instrText xml:space="preserve"> PAGEREF _Toc201656539 \h </w:instrText>
            </w:r>
            <w:r>
              <w:rPr>
                <w:webHidden/>
              </w:rPr>
            </w:r>
            <w:r>
              <w:rPr>
                <w:webHidden/>
              </w:rPr>
              <w:fldChar w:fldCharType="separate"/>
            </w:r>
            <w:r>
              <w:rPr>
                <w:webHidden/>
              </w:rPr>
              <w:t>9</w:t>
            </w:r>
            <w:r>
              <w:rPr>
                <w:webHidden/>
              </w:rPr>
              <w:fldChar w:fldCharType="end"/>
            </w:r>
          </w:hyperlink>
        </w:p>
        <w:p w14:paraId="3AE301C4" w14:textId="60E21ADC" w:rsidR="00B526A5" w:rsidRDefault="00B526A5">
          <w:pPr>
            <w:pStyle w:val="TM3"/>
            <w:rPr>
              <w:noProof/>
              <w:kern w:val="2"/>
              <w:sz w:val="24"/>
              <w:szCs w:val="24"/>
              <w:lang w:eastAsia="fr-FR"/>
              <w14:ligatures w14:val="standardContextual"/>
            </w:rPr>
          </w:pPr>
          <w:hyperlink w:anchor="_Toc201656540" w:history="1">
            <w:r w:rsidRPr="003D4427">
              <w:rPr>
                <w:rStyle w:val="Lienhypertexte"/>
                <w:noProof/>
              </w:rPr>
              <w:t>1.1</w:t>
            </w:r>
            <w:r>
              <w:rPr>
                <w:noProof/>
                <w:kern w:val="2"/>
                <w:sz w:val="24"/>
                <w:szCs w:val="24"/>
                <w:lang w:eastAsia="fr-FR"/>
                <w14:ligatures w14:val="standardContextual"/>
              </w:rPr>
              <w:tab/>
            </w:r>
            <w:r w:rsidRPr="003D4427">
              <w:rPr>
                <w:rStyle w:val="Lienhypertexte"/>
                <w:noProof/>
              </w:rPr>
              <w:t>Conditions générales de l'offre de prix :</w:t>
            </w:r>
            <w:r>
              <w:rPr>
                <w:noProof/>
                <w:webHidden/>
              </w:rPr>
              <w:tab/>
            </w:r>
            <w:r>
              <w:rPr>
                <w:noProof/>
                <w:webHidden/>
              </w:rPr>
              <w:fldChar w:fldCharType="begin"/>
            </w:r>
            <w:r>
              <w:rPr>
                <w:noProof/>
                <w:webHidden/>
              </w:rPr>
              <w:instrText xml:space="preserve"> PAGEREF _Toc201656540 \h </w:instrText>
            </w:r>
            <w:r>
              <w:rPr>
                <w:noProof/>
                <w:webHidden/>
              </w:rPr>
            </w:r>
            <w:r>
              <w:rPr>
                <w:noProof/>
                <w:webHidden/>
              </w:rPr>
              <w:fldChar w:fldCharType="separate"/>
            </w:r>
            <w:r>
              <w:rPr>
                <w:noProof/>
                <w:webHidden/>
              </w:rPr>
              <w:t>9</w:t>
            </w:r>
            <w:r>
              <w:rPr>
                <w:noProof/>
                <w:webHidden/>
              </w:rPr>
              <w:fldChar w:fldCharType="end"/>
            </w:r>
          </w:hyperlink>
        </w:p>
        <w:p w14:paraId="31C77E37" w14:textId="036CD05A" w:rsidR="00B526A5" w:rsidRDefault="00B526A5">
          <w:pPr>
            <w:pStyle w:val="TM3"/>
            <w:rPr>
              <w:noProof/>
              <w:kern w:val="2"/>
              <w:sz w:val="24"/>
              <w:szCs w:val="24"/>
              <w:lang w:eastAsia="fr-FR"/>
              <w14:ligatures w14:val="standardContextual"/>
            </w:rPr>
          </w:pPr>
          <w:hyperlink w:anchor="_Toc201656541" w:history="1">
            <w:r w:rsidRPr="003D4427">
              <w:rPr>
                <w:rStyle w:val="Lienhypertexte"/>
                <w:noProof/>
              </w:rPr>
              <w:t>1.2</w:t>
            </w:r>
            <w:r>
              <w:rPr>
                <w:noProof/>
                <w:kern w:val="2"/>
                <w:sz w:val="24"/>
                <w:szCs w:val="24"/>
                <w:lang w:eastAsia="fr-FR"/>
                <w14:ligatures w14:val="standardContextual"/>
              </w:rPr>
              <w:tab/>
            </w:r>
            <w:r w:rsidRPr="003D4427">
              <w:rPr>
                <w:rStyle w:val="Lienhypertexte"/>
                <w:noProof/>
              </w:rPr>
              <w:t>Rémunération pour la mission de base - forfait de rémunération</w:t>
            </w:r>
            <w:r>
              <w:rPr>
                <w:noProof/>
                <w:webHidden/>
              </w:rPr>
              <w:tab/>
            </w:r>
            <w:r>
              <w:rPr>
                <w:noProof/>
                <w:webHidden/>
              </w:rPr>
              <w:fldChar w:fldCharType="begin"/>
            </w:r>
            <w:r>
              <w:rPr>
                <w:noProof/>
                <w:webHidden/>
              </w:rPr>
              <w:instrText xml:space="preserve"> PAGEREF _Toc201656541 \h </w:instrText>
            </w:r>
            <w:r>
              <w:rPr>
                <w:noProof/>
                <w:webHidden/>
              </w:rPr>
            </w:r>
            <w:r>
              <w:rPr>
                <w:noProof/>
                <w:webHidden/>
              </w:rPr>
              <w:fldChar w:fldCharType="separate"/>
            </w:r>
            <w:r>
              <w:rPr>
                <w:noProof/>
                <w:webHidden/>
              </w:rPr>
              <w:t>9</w:t>
            </w:r>
            <w:r>
              <w:rPr>
                <w:noProof/>
                <w:webHidden/>
              </w:rPr>
              <w:fldChar w:fldCharType="end"/>
            </w:r>
          </w:hyperlink>
        </w:p>
        <w:p w14:paraId="4D41DECB" w14:textId="13D1B82E" w:rsidR="00B526A5" w:rsidRDefault="00B526A5">
          <w:pPr>
            <w:pStyle w:val="TM3"/>
            <w:rPr>
              <w:noProof/>
              <w:kern w:val="2"/>
              <w:sz w:val="24"/>
              <w:szCs w:val="24"/>
              <w:lang w:eastAsia="fr-FR"/>
              <w14:ligatures w14:val="standardContextual"/>
            </w:rPr>
          </w:pPr>
          <w:hyperlink w:anchor="_Toc201656542" w:history="1">
            <w:r w:rsidRPr="003D4427">
              <w:rPr>
                <w:rStyle w:val="Lienhypertexte"/>
                <w:noProof/>
              </w:rPr>
              <w:t>1.3</w:t>
            </w:r>
            <w:r>
              <w:rPr>
                <w:noProof/>
                <w:kern w:val="2"/>
                <w:sz w:val="24"/>
                <w:szCs w:val="24"/>
                <w:lang w:eastAsia="fr-FR"/>
                <w14:ligatures w14:val="standardContextual"/>
              </w:rPr>
              <w:tab/>
            </w:r>
            <w:r w:rsidRPr="003D4427">
              <w:rPr>
                <w:rStyle w:val="Lienhypertexte"/>
                <w:noProof/>
              </w:rPr>
              <w:t>Rémunération des missions complémentaires</w:t>
            </w:r>
            <w:r>
              <w:rPr>
                <w:noProof/>
                <w:webHidden/>
              </w:rPr>
              <w:tab/>
            </w:r>
            <w:r>
              <w:rPr>
                <w:noProof/>
                <w:webHidden/>
              </w:rPr>
              <w:fldChar w:fldCharType="begin"/>
            </w:r>
            <w:r>
              <w:rPr>
                <w:noProof/>
                <w:webHidden/>
              </w:rPr>
              <w:instrText xml:space="preserve"> PAGEREF _Toc201656542 \h </w:instrText>
            </w:r>
            <w:r>
              <w:rPr>
                <w:noProof/>
                <w:webHidden/>
              </w:rPr>
            </w:r>
            <w:r>
              <w:rPr>
                <w:noProof/>
                <w:webHidden/>
              </w:rPr>
              <w:fldChar w:fldCharType="separate"/>
            </w:r>
            <w:r>
              <w:rPr>
                <w:noProof/>
                <w:webHidden/>
              </w:rPr>
              <w:t>10</w:t>
            </w:r>
            <w:r>
              <w:rPr>
                <w:noProof/>
                <w:webHidden/>
              </w:rPr>
              <w:fldChar w:fldCharType="end"/>
            </w:r>
          </w:hyperlink>
        </w:p>
        <w:p w14:paraId="730CF147" w14:textId="4E09AB9A" w:rsidR="00B526A5" w:rsidRDefault="00B526A5">
          <w:pPr>
            <w:pStyle w:val="TM3"/>
            <w:rPr>
              <w:noProof/>
              <w:kern w:val="2"/>
              <w:sz w:val="24"/>
              <w:szCs w:val="24"/>
              <w:lang w:eastAsia="fr-FR"/>
              <w14:ligatures w14:val="standardContextual"/>
            </w:rPr>
          </w:pPr>
          <w:hyperlink w:anchor="_Toc201656543" w:history="1">
            <w:r w:rsidRPr="003D4427">
              <w:rPr>
                <w:rStyle w:val="Lienhypertexte"/>
                <w:noProof/>
              </w:rPr>
              <w:t>1.4</w:t>
            </w:r>
            <w:r>
              <w:rPr>
                <w:noProof/>
                <w:kern w:val="2"/>
                <w:sz w:val="24"/>
                <w:szCs w:val="24"/>
                <w:lang w:eastAsia="fr-FR"/>
                <w14:ligatures w14:val="standardContextual"/>
              </w:rPr>
              <w:tab/>
            </w:r>
            <w:r w:rsidRPr="003D4427">
              <w:rPr>
                <w:rStyle w:val="Lienhypertexte"/>
                <w:noProof/>
              </w:rPr>
              <w:t>Prestations supplémentaires éventuelles</w:t>
            </w:r>
            <w:r>
              <w:rPr>
                <w:noProof/>
                <w:webHidden/>
              </w:rPr>
              <w:tab/>
            </w:r>
            <w:r>
              <w:rPr>
                <w:noProof/>
                <w:webHidden/>
              </w:rPr>
              <w:fldChar w:fldCharType="begin"/>
            </w:r>
            <w:r>
              <w:rPr>
                <w:noProof/>
                <w:webHidden/>
              </w:rPr>
              <w:instrText xml:space="preserve"> PAGEREF _Toc201656543 \h </w:instrText>
            </w:r>
            <w:r>
              <w:rPr>
                <w:noProof/>
                <w:webHidden/>
              </w:rPr>
            </w:r>
            <w:r>
              <w:rPr>
                <w:noProof/>
                <w:webHidden/>
              </w:rPr>
              <w:fldChar w:fldCharType="separate"/>
            </w:r>
            <w:r>
              <w:rPr>
                <w:noProof/>
                <w:webHidden/>
              </w:rPr>
              <w:t>10</w:t>
            </w:r>
            <w:r>
              <w:rPr>
                <w:noProof/>
                <w:webHidden/>
              </w:rPr>
              <w:fldChar w:fldCharType="end"/>
            </w:r>
          </w:hyperlink>
        </w:p>
        <w:p w14:paraId="52912156" w14:textId="4B3752F5" w:rsidR="00B526A5" w:rsidRDefault="00B526A5">
          <w:pPr>
            <w:pStyle w:val="TM3"/>
            <w:rPr>
              <w:noProof/>
              <w:kern w:val="2"/>
              <w:sz w:val="24"/>
              <w:szCs w:val="24"/>
              <w:lang w:eastAsia="fr-FR"/>
              <w14:ligatures w14:val="standardContextual"/>
            </w:rPr>
          </w:pPr>
          <w:hyperlink w:anchor="_Toc201656544" w:history="1">
            <w:r w:rsidRPr="003D4427">
              <w:rPr>
                <w:rStyle w:val="Lienhypertexte"/>
                <w:noProof/>
              </w:rPr>
              <w:t>1.5</w:t>
            </w:r>
            <w:r>
              <w:rPr>
                <w:noProof/>
                <w:kern w:val="2"/>
                <w:sz w:val="24"/>
                <w:szCs w:val="24"/>
                <w:lang w:eastAsia="fr-FR"/>
                <w14:ligatures w14:val="standardContextual"/>
              </w:rPr>
              <w:tab/>
            </w:r>
            <w:r w:rsidRPr="003D4427">
              <w:rPr>
                <w:rStyle w:val="Lienhypertexte"/>
                <w:noProof/>
              </w:rPr>
              <w:t>Décomposition en tranches</w:t>
            </w:r>
            <w:r>
              <w:rPr>
                <w:noProof/>
                <w:webHidden/>
              </w:rPr>
              <w:tab/>
            </w:r>
            <w:r>
              <w:rPr>
                <w:noProof/>
                <w:webHidden/>
              </w:rPr>
              <w:fldChar w:fldCharType="begin"/>
            </w:r>
            <w:r>
              <w:rPr>
                <w:noProof/>
                <w:webHidden/>
              </w:rPr>
              <w:instrText xml:space="preserve"> PAGEREF _Toc201656544 \h </w:instrText>
            </w:r>
            <w:r>
              <w:rPr>
                <w:noProof/>
                <w:webHidden/>
              </w:rPr>
            </w:r>
            <w:r>
              <w:rPr>
                <w:noProof/>
                <w:webHidden/>
              </w:rPr>
              <w:fldChar w:fldCharType="separate"/>
            </w:r>
            <w:r>
              <w:rPr>
                <w:noProof/>
                <w:webHidden/>
              </w:rPr>
              <w:t>10</w:t>
            </w:r>
            <w:r>
              <w:rPr>
                <w:noProof/>
                <w:webHidden/>
              </w:rPr>
              <w:fldChar w:fldCharType="end"/>
            </w:r>
          </w:hyperlink>
        </w:p>
        <w:p w14:paraId="24B8B37D" w14:textId="6ABAEFBF" w:rsidR="00B526A5" w:rsidRDefault="00B526A5">
          <w:pPr>
            <w:pStyle w:val="TM2"/>
            <w:rPr>
              <w:kern w:val="2"/>
              <w:sz w:val="24"/>
              <w:szCs w:val="24"/>
              <w:lang w:eastAsia="fr-FR"/>
              <w14:ligatures w14:val="standardContextual"/>
            </w:rPr>
          </w:pPr>
          <w:hyperlink w:anchor="_Toc201656545" w:history="1">
            <w:r w:rsidRPr="003D4427">
              <w:rPr>
                <w:rStyle w:val="Lienhypertexte"/>
              </w:rPr>
              <w:t>2</w:t>
            </w:r>
            <w:r>
              <w:rPr>
                <w:kern w:val="2"/>
                <w:sz w:val="24"/>
                <w:szCs w:val="24"/>
                <w:lang w:eastAsia="fr-FR"/>
                <w14:ligatures w14:val="standardContextual"/>
              </w:rPr>
              <w:tab/>
            </w:r>
            <w:r w:rsidRPr="003D4427">
              <w:rPr>
                <w:rStyle w:val="Lienhypertexte"/>
              </w:rPr>
              <w:t>Avance</w:t>
            </w:r>
            <w:r>
              <w:rPr>
                <w:webHidden/>
              </w:rPr>
              <w:tab/>
            </w:r>
            <w:r>
              <w:rPr>
                <w:webHidden/>
              </w:rPr>
              <w:fldChar w:fldCharType="begin"/>
            </w:r>
            <w:r>
              <w:rPr>
                <w:webHidden/>
              </w:rPr>
              <w:instrText xml:space="preserve"> PAGEREF _Toc201656545 \h </w:instrText>
            </w:r>
            <w:r>
              <w:rPr>
                <w:webHidden/>
              </w:rPr>
            </w:r>
            <w:r>
              <w:rPr>
                <w:webHidden/>
              </w:rPr>
              <w:fldChar w:fldCharType="separate"/>
            </w:r>
            <w:r>
              <w:rPr>
                <w:webHidden/>
              </w:rPr>
              <w:t>10</w:t>
            </w:r>
            <w:r>
              <w:rPr>
                <w:webHidden/>
              </w:rPr>
              <w:fldChar w:fldCharType="end"/>
            </w:r>
          </w:hyperlink>
        </w:p>
        <w:p w14:paraId="5CCA94AE" w14:textId="12BF41AD" w:rsidR="00B526A5" w:rsidRDefault="00B526A5">
          <w:pPr>
            <w:pStyle w:val="TM1"/>
            <w:rPr>
              <w:caps w:val="0"/>
              <w:color w:val="auto"/>
              <w:kern w:val="2"/>
              <w:sz w:val="24"/>
              <w:szCs w:val="24"/>
              <w:lang w:eastAsia="fr-FR"/>
              <w14:ligatures w14:val="standardContextual"/>
            </w:rPr>
          </w:pPr>
          <w:hyperlink w:anchor="_Toc201656546" w:history="1">
            <w:r w:rsidRPr="003D4427">
              <w:rPr>
                <w:rStyle w:val="Lienhypertexte"/>
              </w:rPr>
              <w:t>D</w:t>
            </w:r>
            <w:r>
              <w:rPr>
                <w:caps w:val="0"/>
                <w:color w:val="auto"/>
                <w:kern w:val="2"/>
                <w:sz w:val="24"/>
                <w:szCs w:val="24"/>
                <w:lang w:eastAsia="fr-FR"/>
                <w14:ligatures w14:val="standardContextual"/>
              </w:rPr>
              <w:tab/>
            </w:r>
            <w:r w:rsidRPr="003D4427">
              <w:rPr>
                <w:rStyle w:val="Lienhypertexte"/>
              </w:rPr>
              <w:t>durée du marché et delais d’exécution</w:t>
            </w:r>
            <w:r>
              <w:rPr>
                <w:webHidden/>
              </w:rPr>
              <w:tab/>
            </w:r>
            <w:r>
              <w:rPr>
                <w:webHidden/>
              </w:rPr>
              <w:fldChar w:fldCharType="begin"/>
            </w:r>
            <w:r>
              <w:rPr>
                <w:webHidden/>
              </w:rPr>
              <w:instrText xml:space="preserve"> PAGEREF _Toc201656546 \h </w:instrText>
            </w:r>
            <w:r>
              <w:rPr>
                <w:webHidden/>
              </w:rPr>
            </w:r>
            <w:r>
              <w:rPr>
                <w:webHidden/>
              </w:rPr>
              <w:fldChar w:fldCharType="separate"/>
            </w:r>
            <w:r>
              <w:rPr>
                <w:webHidden/>
              </w:rPr>
              <w:t>11</w:t>
            </w:r>
            <w:r>
              <w:rPr>
                <w:webHidden/>
              </w:rPr>
              <w:fldChar w:fldCharType="end"/>
            </w:r>
          </w:hyperlink>
        </w:p>
        <w:p w14:paraId="62B6C1FB" w14:textId="63BB7B3D" w:rsidR="00B526A5" w:rsidRDefault="00B526A5">
          <w:pPr>
            <w:pStyle w:val="TM2"/>
            <w:rPr>
              <w:kern w:val="2"/>
              <w:sz w:val="24"/>
              <w:szCs w:val="24"/>
              <w:lang w:eastAsia="fr-FR"/>
              <w14:ligatures w14:val="standardContextual"/>
            </w:rPr>
          </w:pPr>
          <w:hyperlink w:anchor="_Toc201656547" w:history="1">
            <w:r w:rsidRPr="003D4427">
              <w:rPr>
                <w:rStyle w:val="Lienhypertexte"/>
              </w:rPr>
              <w:t>3</w:t>
            </w:r>
            <w:r>
              <w:rPr>
                <w:kern w:val="2"/>
                <w:sz w:val="24"/>
                <w:szCs w:val="24"/>
                <w:lang w:eastAsia="fr-FR"/>
                <w14:ligatures w14:val="standardContextual"/>
              </w:rPr>
              <w:tab/>
            </w:r>
            <w:r w:rsidRPr="003D4427">
              <w:rPr>
                <w:rStyle w:val="Lienhypertexte"/>
              </w:rPr>
              <w:t>Durée du marché</w:t>
            </w:r>
            <w:r>
              <w:rPr>
                <w:webHidden/>
              </w:rPr>
              <w:tab/>
            </w:r>
            <w:r>
              <w:rPr>
                <w:webHidden/>
              </w:rPr>
              <w:fldChar w:fldCharType="begin"/>
            </w:r>
            <w:r>
              <w:rPr>
                <w:webHidden/>
              </w:rPr>
              <w:instrText xml:space="preserve"> PAGEREF _Toc201656547 \h </w:instrText>
            </w:r>
            <w:r>
              <w:rPr>
                <w:webHidden/>
              </w:rPr>
            </w:r>
            <w:r>
              <w:rPr>
                <w:webHidden/>
              </w:rPr>
              <w:fldChar w:fldCharType="separate"/>
            </w:r>
            <w:r>
              <w:rPr>
                <w:webHidden/>
              </w:rPr>
              <w:t>11</w:t>
            </w:r>
            <w:r>
              <w:rPr>
                <w:webHidden/>
              </w:rPr>
              <w:fldChar w:fldCharType="end"/>
            </w:r>
          </w:hyperlink>
        </w:p>
        <w:p w14:paraId="183CB42B" w14:textId="183C5ADA" w:rsidR="00B526A5" w:rsidRDefault="00B526A5">
          <w:pPr>
            <w:pStyle w:val="TM2"/>
            <w:rPr>
              <w:kern w:val="2"/>
              <w:sz w:val="24"/>
              <w:szCs w:val="24"/>
              <w:lang w:eastAsia="fr-FR"/>
              <w14:ligatures w14:val="standardContextual"/>
            </w:rPr>
          </w:pPr>
          <w:hyperlink w:anchor="_Toc201656548" w:history="1">
            <w:r w:rsidRPr="003D4427">
              <w:rPr>
                <w:rStyle w:val="Lienhypertexte"/>
              </w:rPr>
              <w:t>4</w:t>
            </w:r>
            <w:r>
              <w:rPr>
                <w:kern w:val="2"/>
                <w:sz w:val="24"/>
                <w:szCs w:val="24"/>
                <w:lang w:eastAsia="fr-FR"/>
                <w14:ligatures w14:val="standardContextual"/>
              </w:rPr>
              <w:tab/>
            </w:r>
            <w:r w:rsidRPr="003D4427">
              <w:rPr>
                <w:rStyle w:val="Lienhypertexte"/>
              </w:rPr>
              <w:t>Délais d’Exécution</w:t>
            </w:r>
            <w:r>
              <w:rPr>
                <w:webHidden/>
              </w:rPr>
              <w:tab/>
            </w:r>
            <w:r>
              <w:rPr>
                <w:webHidden/>
              </w:rPr>
              <w:fldChar w:fldCharType="begin"/>
            </w:r>
            <w:r>
              <w:rPr>
                <w:webHidden/>
              </w:rPr>
              <w:instrText xml:space="preserve"> PAGEREF _Toc201656548 \h </w:instrText>
            </w:r>
            <w:r>
              <w:rPr>
                <w:webHidden/>
              </w:rPr>
            </w:r>
            <w:r>
              <w:rPr>
                <w:webHidden/>
              </w:rPr>
              <w:fldChar w:fldCharType="separate"/>
            </w:r>
            <w:r>
              <w:rPr>
                <w:webHidden/>
              </w:rPr>
              <w:t>11</w:t>
            </w:r>
            <w:r>
              <w:rPr>
                <w:webHidden/>
              </w:rPr>
              <w:fldChar w:fldCharType="end"/>
            </w:r>
          </w:hyperlink>
        </w:p>
        <w:p w14:paraId="6BD8A45E" w14:textId="690097B9" w:rsidR="00B526A5" w:rsidRDefault="00B526A5">
          <w:pPr>
            <w:pStyle w:val="TM1"/>
            <w:rPr>
              <w:caps w:val="0"/>
              <w:color w:val="auto"/>
              <w:kern w:val="2"/>
              <w:sz w:val="24"/>
              <w:szCs w:val="24"/>
              <w:lang w:eastAsia="fr-FR"/>
              <w14:ligatures w14:val="standardContextual"/>
            </w:rPr>
          </w:pPr>
          <w:hyperlink w:anchor="_Toc201656549" w:history="1">
            <w:r w:rsidRPr="003D4427">
              <w:rPr>
                <w:rStyle w:val="Lienhypertexte"/>
              </w:rPr>
              <w:t>E</w:t>
            </w:r>
            <w:r>
              <w:rPr>
                <w:caps w:val="0"/>
                <w:color w:val="auto"/>
                <w:kern w:val="2"/>
                <w:sz w:val="24"/>
                <w:szCs w:val="24"/>
                <w:lang w:eastAsia="fr-FR"/>
                <w14:ligatures w14:val="standardContextual"/>
              </w:rPr>
              <w:tab/>
            </w:r>
            <w:r w:rsidRPr="003D4427">
              <w:rPr>
                <w:rStyle w:val="Lienhypertexte"/>
              </w:rPr>
              <w:t>Paiement</w:t>
            </w:r>
            <w:r>
              <w:rPr>
                <w:webHidden/>
              </w:rPr>
              <w:tab/>
            </w:r>
            <w:r>
              <w:rPr>
                <w:webHidden/>
              </w:rPr>
              <w:fldChar w:fldCharType="begin"/>
            </w:r>
            <w:r>
              <w:rPr>
                <w:webHidden/>
              </w:rPr>
              <w:instrText xml:space="preserve"> PAGEREF _Toc201656549 \h </w:instrText>
            </w:r>
            <w:r>
              <w:rPr>
                <w:webHidden/>
              </w:rPr>
            </w:r>
            <w:r>
              <w:rPr>
                <w:webHidden/>
              </w:rPr>
              <w:fldChar w:fldCharType="separate"/>
            </w:r>
            <w:r>
              <w:rPr>
                <w:webHidden/>
              </w:rPr>
              <w:t>11</w:t>
            </w:r>
            <w:r>
              <w:rPr>
                <w:webHidden/>
              </w:rPr>
              <w:fldChar w:fldCharType="end"/>
            </w:r>
          </w:hyperlink>
        </w:p>
        <w:p w14:paraId="7126A6AD" w14:textId="6EE6C23E" w:rsidR="00B526A5" w:rsidRDefault="00B526A5">
          <w:pPr>
            <w:pStyle w:val="TM1"/>
            <w:rPr>
              <w:caps w:val="0"/>
              <w:color w:val="auto"/>
              <w:kern w:val="2"/>
              <w:sz w:val="24"/>
              <w:szCs w:val="24"/>
              <w:lang w:eastAsia="fr-FR"/>
              <w14:ligatures w14:val="standardContextual"/>
            </w:rPr>
          </w:pPr>
          <w:hyperlink w:anchor="_Toc201656550" w:history="1">
            <w:r w:rsidRPr="003D4427">
              <w:rPr>
                <w:rStyle w:val="Lienhypertexte"/>
              </w:rPr>
              <w:t>F</w:t>
            </w:r>
            <w:r>
              <w:rPr>
                <w:caps w:val="0"/>
                <w:color w:val="auto"/>
                <w:kern w:val="2"/>
                <w:sz w:val="24"/>
                <w:szCs w:val="24"/>
                <w:lang w:eastAsia="fr-FR"/>
                <w14:ligatures w14:val="standardContextual"/>
              </w:rPr>
              <w:tab/>
            </w:r>
            <w:r w:rsidRPr="003D4427">
              <w:rPr>
                <w:rStyle w:val="Lienhypertexte"/>
              </w:rPr>
              <w:t>Sous-traitance</w:t>
            </w:r>
            <w:r>
              <w:rPr>
                <w:webHidden/>
              </w:rPr>
              <w:tab/>
            </w:r>
            <w:r>
              <w:rPr>
                <w:webHidden/>
              </w:rPr>
              <w:fldChar w:fldCharType="begin"/>
            </w:r>
            <w:r>
              <w:rPr>
                <w:webHidden/>
              </w:rPr>
              <w:instrText xml:space="preserve"> PAGEREF _Toc201656550 \h </w:instrText>
            </w:r>
            <w:r>
              <w:rPr>
                <w:webHidden/>
              </w:rPr>
            </w:r>
            <w:r>
              <w:rPr>
                <w:webHidden/>
              </w:rPr>
              <w:fldChar w:fldCharType="separate"/>
            </w:r>
            <w:r>
              <w:rPr>
                <w:webHidden/>
              </w:rPr>
              <w:t>13</w:t>
            </w:r>
            <w:r>
              <w:rPr>
                <w:webHidden/>
              </w:rPr>
              <w:fldChar w:fldCharType="end"/>
            </w:r>
          </w:hyperlink>
        </w:p>
        <w:p w14:paraId="72D536DA" w14:textId="65D2998E" w:rsidR="00B526A5" w:rsidRDefault="00B526A5">
          <w:pPr>
            <w:pStyle w:val="TM1"/>
            <w:rPr>
              <w:caps w:val="0"/>
              <w:color w:val="auto"/>
              <w:kern w:val="2"/>
              <w:sz w:val="24"/>
              <w:szCs w:val="24"/>
              <w:lang w:eastAsia="fr-FR"/>
              <w14:ligatures w14:val="standardContextual"/>
            </w:rPr>
          </w:pPr>
          <w:hyperlink w:anchor="_Toc201656551" w:history="1">
            <w:r w:rsidRPr="003D4427">
              <w:rPr>
                <w:rStyle w:val="Lienhypertexte"/>
              </w:rPr>
              <w:t>G</w:t>
            </w:r>
            <w:r>
              <w:rPr>
                <w:caps w:val="0"/>
                <w:color w:val="auto"/>
                <w:kern w:val="2"/>
                <w:sz w:val="24"/>
                <w:szCs w:val="24"/>
                <w:lang w:eastAsia="fr-FR"/>
                <w14:ligatures w14:val="standardContextual"/>
              </w:rPr>
              <w:tab/>
            </w:r>
            <w:r w:rsidRPr="003D4427">
              <w:rPr>
                <w:rStyle w:val="Lienhypertexte"/>
              </w:rPr>
              <w:t>Représentation du maître d’œuvre</w:t>
            </w:r>
            <w:r>
              <w:rPr>
                <w:webHidden/>
              </w:rPr>
              <w:tab/>
            </w:r>
            <w:r>
              <w:rPr>
                <w:webHidden/>
              </w:rPr>
              <w:fldChar w:fldCharType="begin"/>
            </w:r>
            <w:r>
              <w:rPr>
                <w:webHidden/>
              </w:rPr>
              <w:instrText xml:space="preserve"> PAGEREF _Toc201656551 \h </w:instrText>
            </w:r>
            <w:r>
              <w:rPr>
                <w:webHidden/>
              </w:rPr>
            </w:r>
            <w:r>
              <w:rPr>
                <w:webHidden/>
              </w:rPr>
              <w:fldChar w:fldCharType="separate"/>
            </w:r>
            <w:r>
              <w:rPr>
                <w:webHidden/>
              </w:rPr>
              <w:t>13</w:t>
            </w:r>
            <w:r>
              <w:rPr>
                <w:webHidden/>
              </w:rPr>
              <w:fldChar w:fldCharType="end"/>
            </w:r>
          </w:hyperlink>
        </w:p>
        <w:p w14:paraId="78A63AB5" w14:textId="28944F66" w:rsidR="00B526A5" w:rsidRDefault="00B526A5">
          <w:pPr>
            <w:pStyle w:val="TM1"/>
            <w:rPr>
              <w:caps w:val="0"/>
              <w:color w:val="auto"/>
              <w:kern w:val="2"/>
              <w:sz w:val="24"/>
              <w:szCs w:val="24"/>
              <w:lang w:eastAsia="fr-FR"/>
              <w14:ligatures w14:val="standardContextual"/>
            </w:rPr>
          </w:pPr>
          <w:hyperlink w:anchor="_Toc201656552" w:history="1">
            <w:r w:rsidRPr="003D4427">
              <w:rPr>
                <w:rStyle w:val="Lienhypertexte"/>
              </w:rPr>
              <w:t>H</w:t>
            </w:r>
            <w:r>
              <w:rPr>
                <w:caps w:val="0"/>
                <w:color w:val="auto"/>
                <w:kern w:val="2"/>
                <w:sz w:val="24"/>
                <w:szCs w:val="24"/>
                <w:lang w:eastAsia="fr-FR"/>
                <w14:ligatures w14:val="standardContextual"/>
              </w:rPr>
              <w:tab/>
            </w:r>
            <w:r w:rsidRPr="003D4427">
              <w:rPr>
                <w:rStyle w:val="Lienhypertexte"/>
              </w:rPr>
              <w:t>SIGNATURE du marché par le titulaire</w:t>
            </w:r>
            <w:r>
              <w:rPr>
                <w:webHidden/>
              </w:rPr>
              <w:tab/>
            </w:r>
            <w:r>
              <w:rPr>
                <w:webHidden/>
              </w:rPr>
              <w:fldChar w:fldCharType="begin"/>
            </w:r>
            <w:r>
              <w:rPr>
                <w:webHidden/>
              </w:rPr>
              <w:instrText xml:space="preserve"> PAGEREF _Toc201656552 \h </w:instrText>
            </w:r>
            <w:r>
              <w:rPr>
                <w:webHidden/>
              </w:rPr>
            </w:r>
            <w:r>
              <w:rPr>
                <w:webHidden/>
              </w:rPr>
              <w:fldChar w:fldCharType="separate"/>
            </w:r>
            <w:r>
              <w:rPr>
                <w:webHidden/>
              </w:rPr>
              <w:t>14</w:t>
            </w:r>
            <w:r>
              <w:rPr>
                <w:webHidden/>
              </w:rPr>
              <w:fldChar w:fldCharType="end"/>
            </w:r>
          </w:hyperlink>
        </w:p>
        <w:p w14:paraId="1C273927" w14:textId="0137EF50" w:rsidR="00B526A5" w:rsidRDefault="00B526A5">
          <w:pPr>
            <w:pStyle w:val="TM1"/>
            <w:rPr>
              <w:caps w:val="0"/>
              <w:color w:val="auto"/>
              <w:kern w:val="2"/>
              <w:sz w:val="24"/>
              <w:szCs w:val="24"/>
              <w:lang w:eastAsia="fr-FR"/>
              <w14:ligatures w14:val="standardContextual"/>
            </w:rPr>
          </w:pPr>
          <w:hyperlink w:anchor="_Toc201656553" w:history="1">
            <w:r w:rsidRPr="003D4427">
              <w:rPr>
                <w:rStyle w:val="Lienhypertexte"/>
              </w:rPr>
              <w:t>I</w:t>
            </w:r>
            <w:r>
              <w:rPr>
                <w:caps w:val="0"/>
                <w:color w:val="auto"/>
                <w:kern w:val="2"/>
                <w:sz w:val="24"/>
                <w:szCs w:val="24"/>
                <w:lang w:eastAsia="fr-FR"/>
                <w14:ligatures w14:val="standardContextual"/>
              </w:rPr>
              <w:tab/>
            </w:r>
            <w:r w:rsidRPr="003D4427">
              <w:rPr>
                <w:rStyle w:val="Lienhypertexte"/>
              </w:rPr>
              <w:t>signature de l’acheteur</w:t>
            </w:r>
            <w:r>
              <w:rPr>
                <w:webHidden/>
              </w:rPr>
              <w:tab/>
            </w:r>
            <w:r>
              <w:rPr>
                <w:webHidden/>
              </w:rPr>
              <w:fldChar w:fldCharType="begin"/>
            </w:r>
            <w:r>
              <w:rPr>
                <w:webHidden/>
              </w:rPr>
              <w:instrText xml:space="preserve"> PAGEREF _Toc201656553 \h </w:instrText>
            </w:r>
            <w:r>
              <w:rPr>
                <w:webHidden/>
              </w:rPr>
            </w:r>
            <w:r>
              <w:rPr>
                <w:webHidden/>
              </w:rPr>
              <w:fldChar w:fldCharType="separate"/>
            </w:r>
            <w:r>
              <w:rPr>
                <w:webHidden/>
              </w:rPr>
              <w:t>15</w:t>
            </w:r>
            <w:r>
              <w:rPr>
                <w:webHidden/>
              </w:rPr>
              <w:fldChar w:fldCharType="end"/>
            </w:r>
          </w:hyperlink>
        </w:p>
        <w:p w14:paraId="27C84956" w14:textId="5036EB9F" w:rsidR="00B526A5" w:rsidRDefault="00B526A5">
          <w:pPr>
            <w:pStyle w:val="TM1"/>
            <w:rPr>
              <w:caps w:val="0"/>
              <w:color w:val="auto"/>
              <w:kern w:val="2"/>
              <w:sz w:val="24"/>
              <w:szCs w:val="24"/>
              <w:lang w:eastAsia="fr-FR"/>
              <w14:ligatures w14:val="standardContextual"/>
            </w:rPr>
          </w:pPr>
          <w:hyperlink w:anchor="_Toc201656554" w:history="1">
            <w:r w:rsidRPr="003D4427">
              <w:rPr>
                <w:rStyle w:val="Lienhypertexte"/>
              </w:rPr>
              <w:t>ANNEXE 1 : MISSIONS ET REPARTITIONS DES HONORAIRES</w:t>
            </w:r>
            <w:r>
              <w:rPr>
                <w:webHidden/>
              </w:rPr>
              <w:tab/>
            </w:r>
            <w:r>
              <w:rPr>
                <w:webHidden/>
              </w:rPr>
              <w:fldChar w:fldCharType="begin"/>
            </w:r>
            <w:r>
              <w:rPr>
                <w:webHidden/>
              </w:rPr>
              <w:instrText xml:space="preserve"> PAGEREF _Toc201656554 \h </w:instrText>
            </w:r>
            <w:r>
              <w:rPr>
                <w:webHidden/>
              </w:rPr>
            </w:r>
            <w:r>
              <w:rPr>
                <w:webHidden/>
              </w:rPr>
              <w:fldChar w:fldCharType="separate"/>
            </w:r>
            <w:r>
              <w:rPr>
                <w:webHidden/>
              </w:rPr>
              <w:t>16</w:t>
            </w:r>
            <w:r>
              <w:rPr>
                <w:webHidden/>
              </w:rPr>
              <w:fldChar w:fldCharType="end"/>
            </w:r>
          </w:hyperlink>
        </w:p>
        <w:p w14:paraId="49B23C9C" w14:textId="6F682620" w:rsidR="00B526A5" w:rsidRDefault="00B526A5">
          <w:pPr>
            <w:pStyle w:val="TM1"/>
            <w:rPr>
              <w:caps w:val="0"/>
              <w:color w:val="auto"/>
              <w:kern w:val="2"/>
              <w:sz w:val="24"/>
              <w:szCs w:val="24"/>
              <w:lang w:eastAsia="fr-FR"/>
              <w14:ligatures w14:val="standardContextual"/>
            </w:rPr>
          </w:pPr>
          <w:hyperlink w:anchor="_Toc201656555" w:history="1">
            <w:r w:rsidRPr="003D4427">
              <w:rPr>
                <w:rStyle w:val="Lienhypertexte"/>
              </w:rPr>
              <w:t>ANNEXE 2 : MANDAT</w:t>
            </w:r>
            <w:r>
              <w:rPr>
                <w:webHidden/>
              </w:rPr>
              <w:tab/>
            </w:r>
            <w:r>
              <w:rPr>
                <w:webHidden/>
              </w:rPr>
              <w:fldChar w:fldCharType="begin"/>
            </w:r>
            <w:r>
              <w:rPr>
                <w:webHidden/>
              </w:rPr>
              <w:instrText xml:space="preserve"> PAGEREF _Toc201656555 \h </w:instrText>
            </w:r>
            <w:r>
              <w:rPr>
                <w:webHidden/>
              </w:rPr>
            </w:r>
            <w:r>
              <w:rPr>
                <w:webHidden/>
              </w:rPr>
              <w:fldChar w:fldCharType="separate"/>
            </w:r>
            <w:r>
              <w:rPr>
                <w:webHidden/>
              </w:rPr>
              <w:t>18</w:t>
            </w:r>
            <w:r>
              <w:rPr>
                <w:webHidden/>
              </w:rPr>
              <w:fldChar w:fldCharType="end"/>
            </w:r>
          </w:hyperlink>
        </w:p>
        <w:p w14:paraId="55CC1ABE" w14:textId="2AA14EBF" w:rsidR="00B526A5" w:rsidRDefault="00B526A5">
          <w:pPr>
            <w:pStyle w:val="TM1"/>
            <w:rPr>
              <w:caps w:val="0"/>
              <w:color w:val="auto"/>
              <w:kern w:val="2"/>
              <w:sz w:val="24"/>
              <w:szCs w:val="24"/>
              <w:lang w:eastAsia="fr-FR"/>
              <w14:ligatures w14:val="standardContextual"/>
            </w:rPr>
          </w:pPr>
          <w:hyperlink w:anchor="_Toc201656556" w:history="1">
            <w:r w:rsidRPr="003D4427">
              <w:rPr>
                <w:rStyle w:val="Lienhypertexte"/>
              </w:rPr>
              <w:t>ANNEXE 3 (si besoin) : Déclaration(s) de sous-traitance</w:t>
            </w:r>
            <w:r>
              <w:rPr>
                <w:webHidden/>
              </w:rPr>
              <w:tab/>
            </w:r>
            <w:r>
              <w:rPr>
                <w:webHidden/>
              </w:rPr>
              <w:fldChar w:fldCharType="begin"/>
            </w:r>
            <w:r>
              <w:rPr>
                <w:webHidden/>
              </w:rPr>
              <w:instrText xml:space="preserve"> PAGEREF _Toc201656556 \h </w:instrText>
            </w:r>
            <w:r>
              <w:rPr>
                <w:webHidden/>
              </w:rPr>
            </w:r>
            <w:r>
              <w:rPr>
                <w:webHidden/>
              </w:rPr>
              <w:fldChar w:fldCharType="separate"/>
            </w:r>
            <w:r>
              <w:rPr>
                <w:webHidden/>
              </w:rPr>
              <w:t>19</w:t>
            </w:r>
            <w:r>
              <w:rPr>
                <w:webHidden/>
              </w:rPr>
              <w:fldChar w:fldCharType="end"/>
            </w:r>
          </w:hyperlink>
        </w:p>
        <w:p w14:paraId="65680E96" w14:textId="122ABE59" w:rsidR="00FE7429" w:rsidRDefault="00FE7429">
          <w:r>
            <w:rPr>
              <w:b/>
              <w:bCs/>
            </w:rPr>
            <w:fldChar w:fldCharType="end"/>
          </w:r>
        </w:p>
      </w:sdtContent>
    </w:sdt>
    <w:p w14:paraId="2019A88B" w14:textId="77777777" w:rsidR="00370950" w:rsidRDefault="00FE7429" w:rsidP="00370950">
      <w:pPr>
        <w:pStyle w:val="Titre1"/>
      </w:pPr>
      <w:r>
        <w:br w:type="page"/>
      </w:r>
      <w:bookmarkStart w:id="0" w:name="_Toc501339875"/>
      <w:bookmarkStart w:id="1" w:name="_Toc13561205"/>
      <w:bookmarkStart w:id="2" w:name="_Toc30396353"/>
      <w:bookmarkStart w:id="3" w:name="_Toc44487484"/>
      <w:bookmarkStart w:id="4" w:name="_Toc49741516"/>
      <w:bookmarkStart w:id="5" w:name="_Toc86460096"/>
      <w:bookmarkStart w:id="6" w:name="_Toc90964045"/>
      <w:bookmarkStart w:id="7" w:name="_Toc97094699"/>
      <w:bookmarkStart w:id="8" w:name="_Toc113087237"/>
      <w:bookmarkStart w:id="9" w:name="_Ref79515158"/>
      <w:bookmarkStart w:id="10" w:name="_Ref168590079"/>
      <w:bookmarkStart w:id="11" w:name="_Toc201656536"/>
      <w:r w:rsidR="00370950" w:rsidRPr="00370950">
        <w:lastRenderedPageBreak/>
        <w:t>OBJET</w:t>
      </w:r>
      <w:r w:rsidR="00370950" w:rsidRPr="00544C46">
        <w:t xml:space="preserve"> DU CONTRAT</w:t>
      </w:r>
      <w:bookmarkEnd w:id="0"/>
      <w:bookmarkEnd w:id="1"/>
      <w:bookmarkEnd w:id="2"/>
      <w:bookmarkEnd w:id="3"/>
      <w:bookmarkEnd w:id="4"/>
      <w:bookmarkEnd w:id="5"/>
      <w:bookmarkEnd w:id="6"/>
      <w:bookmarkEnd w:id="7"/>
      <w:bookmarkEnd w:id="8"/>
      <w:bookmarkEnd w:id="9"/>
      <w:bookmarkEnd w:id="10"/>
      <w:bookmarkEnd w:id="11"/>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63714D" w:rsidRPr="00A03F9E" w14:paraId="7E96BA65" w14:textId="77777777" w:rsidTr="003E5D13">
        <w:tc>
          <w:tcPr>
            <w:tcW w:w="9426" w:type="dxa"/>
            <w:tcBorders>
              <w:top w:val="double" w:sz="6" w:space="0" w:color="auto"/>
              <w:bottom w:val="single" w:sz="6" w:space="0" w:color="auto"/>
            </w:tcBorders>
            <w:shd w:val="pct20" w:color="auto" w:fill="auto"/>
          </w:tcPr>
          <w:p w14:paraId="6AE8C33C" w14:textId="77777777" w:rsidR="0063714D" w:rsidRPr="00A03F9E" w:rsidRDefault="0063714D" w:rsidP="00F4327C">
            <w:pPr>
              <w:jc w:val="center"/>
              <w:rPr>
                <w:rFonts w:cstheme="minorHAnsi"/>
                <w:b/>
                <w:i/>
                <w:sz w:val="28"/>
              </w:rPr>
            </w:pPr>
            <w:r w:rsidRPr="00A03F9E">
              <w:rPr>
                <w:rFonts w:cstheme="minorHAnsi"/>
                <w:b/>
                <w:i/>
                <w:sz w:val="28"/>
              </w:rPr>
              <w:t>Objet du marché</w:t>
            </w:r>
          </w:p>
        </w:tc>
      </w:tr>
      <w:tr w:rsidR="0063714D" w:rsidRPr="00A03F9E" w14:paraId="14DDF2C4" w14:textId="77777777" w:rsidTr="003E5D13">
        <w:tc>
          <w:tcPr>
            <w:tcW w:w="9426" w:type="dxa"/>
            <w:tcBorders>
              <w:top w:val="nil"/>
              <w:bottom w:val="nil"/>
            </w:tcBorders>
          </w:tcPr>
          <w:p w14:paraId="7779C094" w14:textId="77777777" w:rsidR="0063714D" w:rsidRPr="00A03F9E" w:rsidRDefault="0063714D" w:rsidP="003E5D13">
            <w:pPr>
              <w:pStyle w:val="Reponse"/>
              <w:ind w:left="0"/>
              <w:jc w:val="left"/>
              <w:outlineLvl w:val="0"/>
              <w:rPr>
                <w:rFonts w:asciiTheme="minorHAnsi" w:hAnsiTheme="minorHAnsi" w:cstheme="minorHAnsi"/>
                <w:b/>
                <w:color w:val="auto"/>
                <w:sz w:val="6"/>
              </w:rPr>
            </w:pPr>
          </w:p>
        </w:tc>
      </w:tr>
      <w:tr w:rsidR="0063714D" w:rsidRPr="003F4764" w14:paraId="1AC485FD" w14:textId="77777777" w:rsidTr="003E5D13">
        <w:trPr>
          <w:trHeight w:val="358"/>
        </w:trPr>
        <w:tc>
          <w:tcPr>
            <w:tcW w:w="9426" w:type="dxa"/>
            <w:tcBorders>
              <w:top w:val="nil"/>
              <w:bottom w:val="nil"/>
            </w:tcBorders>
            <w:vAlign w:val="center"/>
          </w:tcPr>
          <w:p w14:paraId="252F1850" w14:textId="4D2FE97F" w:rsidR="0063714D" w:rsidRPr="004F5A54" w:rsidRDefault="003F4764" w:rsidP="004F5A54">
            <w:pPr>
              <w:pStyle w:val="Titre"/>
              <w:jc w:val="center"/>
              <w:rPr>
                <w:color w:val="006666" w:themeColor="accent1"/>
              </w:rPr>
            </w:pPr>
            <w:r w:rsidRPr="003F4764">
              <w:rPr>
                <w:rFonts w:asciiTheme="minorHAnsi" w:hAnsiTheme="minorHAnsi" w:cstheme="minorHAnsi"/>
                <w:bCs/>
                <w:color w:val="auto"/>
                <w:sz w:val="22"/>
                <w:szCs w:val="18"/>
              </w:rPr>
              <w:t xml:space="preserve">Réhabilitation </w:t>
            </w:r>
            <w:r w:rsidR="004F5A54" w:rsidRPr="004F5A54">
              <w:rPr>
                <w:rFonts w:asciiTheme="minorHAnsi" w:hAnsiTheme="minorHAnsi" w:cstheme="minorHAnsi"/>
                <w:bCs/>
                <w:color w:val="auto"/>
                <w:sz w:val="22"/>
                <w:szCs w:val="18"/>
              </w:rPr>
              <w:t>du bâtiment 13 (Ex-IFSI) pour activités de consultation et tertiaire sur le site du Centre Hospitalier de Brive La Gaillarde</w:t>
            </w:r>
          </w:p>
        </w:tc>
      </w:tr>
      <w:tr w:rsidR="0063714D" w:rsidRPr="00A03F9E" w14:paraId="56471241" w14:textId="77777777" w:rsidTr="003E5D13">
        <w:tc>
          <w:tcPr>
            <w:tcW w:w="9426" w:type="dxa"/>
            <w:tcBorders>
              <w:top w:val="nil"/>
              <w:bottom w:val="double" w:sz="6" w:space="0" w:color="auto"/>
            </w:tcBorders>
          </w:tcPr>
          <w:p w14:paraId="0054F4FC" w14:textId="77777777" w:rsidR="0063714D" w:rsidRPr="00A03F9E" w:rsidRDefault="0063714D" w:rsidP="003E5D13">
            <w:pPr>
              <w:pStyle w:val="Reponse"/>
              <w:outlineLvl w:val="0"/>
              <w:rPr>
                <w:rFonts w:asciiTheme="minorHAnsi" w:hAnsiTheme="minorHAnsi" w:cstheme="minorHAnsi"/>
                <w:color w:val="auto"/>
                <w:sz w:val="6"/>
              </w:rPr>
            </w:pPr>
          </w:p>
        </w:tc>
      </w:tr>
    </w:tbl>
    <w:p w14:paraId="7F9435FB" w14:textId="77777777" w:rsidR="0063714D" w:rsidRPr="00046AC8" w:rsidRDefault="0063714D" w:rsidP="00E80D78">
      <w:pPr>
        <w:rPr>
          <w:rFonts w:cstheme="minorHAnsi"/>
          <w:sz w:val="14"/>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836912" w:rsidRPr="00A03F9E" w14:paraId="7AC55CC3" w14:textId="77777777" w:rsidTr="0063714D">
        <w:tc>
          <w:tcPr>
            <w:tcW w:w="9426" w:type="dxa"/>
            <w:tcBorders>
              <w:top w:val="double" w:sz="6" w:space="0" w:color="auto"/>
              <w:bottom w:val="single" w:sz="6" w:space="0" w:color="auto"/>
            </w:tcBorders>
            <w:shd w:val="pct20" w:color="auto" w:fill="auto"/>
          </w:tcPr>
          <w:p w14:paraId="34C81473" w14:textId="77777777" w:rsidR="00836912" w:rsidRPr="00A03F9E" w:rsidRDefault="00836912" w:rsidP="00F4327C">
            <w:pPr>
              <w:jc w:val="center"/>
              <w:rPr>
                <w:rFonts w:cstheme="minorHAnsi"/>
                <w:b/>
                <w:i/>
                <w:sz w:val="28"/>
              </w:rPr>
            </w:pPr>
            <w:r w:rsidRPr="00A03F9E">
              <w:rPr>
                <w:rFonts w:cstheme="minorHAnsi"/>
                <w:b/>
                <w:i/>
                <w:sz w:val="28"/>
              </w:rPr>
              <w:t>Maître de l’ouvrage</w:t>
            </w:r>
          </w:p>
        </w:tc>
      </w:tr>
      <w:tr w:rsidR="00836912" w:rsidRPr="00A03F9E" w14:paraId="7860EF55" w14:textId="77777777" w:rsidTr="0063714D">
        <w:tc>
          <w:tcPr>
            <w:tcW w:w="9426" w:type="dxa"/>
            <w:tcBorders>
              <w:top w:val="nil"/>
              <w:bottom w:val="nil"/>
            </w:tcBorders>
          </w:tcPr>
          <w:p w14:paraId="00848EA5" w14:textId="77777777" w:rsidR="00836912" w:rsidRPr="00A03F9E" w:rsidRDefault="00836912" w:rsidP="003E5D13">
            <w:pPr>
              <w:pStyle w:val="Reponse"/>
              <w:ind w:left="0"/>
              <w:jc w:val="left"/>
              <w:outlineLvl w:val="0"/>
              <w:rPr>
                <w:rFonts w:asciiTheme="minorHAnsi" w:hAnsiTheme="minorHAnsi" w:cstheme="minorHAnsi"/>
                <w:b/>
                <w:color w:val="auto"/>
                <w:sz w:val="6"/>
              </w:rPr>
            </w:pPr>
          </w:p>
        </w:tc>
      </w:tr>
      <w:tr w:rsidR="00836912" w:rsidRPr="00A03F9E" w14:paraId="3C42E75D" w14:textId="77777777" w:rsidTr="0063714D">
        <w:trPr>
          <w:trHeight w:val="1097"/>
        </w:trPr>
        <w:tc>
          <w:tcPr>
            <w:tcW w:w="9426" w:type="dxa"/>
            <w:tcBorders>
              <w:top w:val="nil"/>
              <w:bottom w:val="nil"/>
            </w:tcBorders>
            <w:vAlign w:val="center"/>
          </w:tcPr>
          <w:p w14:paraId="39CA9434" w14:textId="18E2FBDF" w:rsidR="00836912" w:rsidRPr="003F4764" w:rsidRDefault="00836912" w:rsidP="003F4764">
            <w:pPr>
              <w:pStyle w:val="Default"/>
              <w:spacing w:after="20"/>
              <w:jc w:val="center"/>
              <w:rPr>
                <w:rFonts w:asciiTheme="minorHAnsi" w:hAnsiTheme="minorHAnsi" w:cstheme="minorHAnsi"/>
                <w:b/>
                <w:bCs/>
                <w:sz w:val="22"/>
                <w:szCs w:val="22"/>
              </w:rPr>
            </w:pPr>
            <w:r w:rsidRPr="003F4764">
              <w:rPr>
                <w:rFonts w:asciiTheme="minorHAnsi" w:hAnsiTheme="minorHAnsi" w:cstheme="minorHAnsi"/>
                <w:b/>
                <w:bCs/>
                <w:sz w:val="22"/>
                <w:szCs w:val="22"/>
              </w:rPr>
              <w:t xml:space="preserve">Centre Hospitalier </w:t>
            </w:r>
            <w:r w:rsidR="003F4764" w:rsidRPr="003F4764">
              <w:rPr>
                <w:rFonts w:asciiTheme="minorHAnsi" w:hAnsiTheme="minorHAnsi" w:cstheme="minorHAnsi"/>
                <w:b/>
                <w:bCs/>
                <w:sz w:val="22"/>
                <w:szCs w:val="22"/>
              </w:rPr>
              <w:t>DE BRIVE</w:t>
            </w:r>
          </w:p>
          <w:p w14:paraId="5DC59A6E" w14:textId="3BC48B85" w:rsidR="00836912" w:rsidRPr="003F4764" w:rsidRDefault="003F4764" w:rsidP="003F4764">
            <w:pPr>
              <w:spacing w:after="20"/>
              <w:jc w:val="center"/>
              <w:rPr>
                <w:rFonts w:cstheme="minorHAnsi"/>
                <w:b/>
                <w:bCs/>
                <w:sz w:val="22"/>
              </w:rPr>
            </w:pPr>
            <w:r w:rsidRPr="003F4764">
              <w:rPr>
                <w:rFonts w:cstheme="minorHAnsi"/>
                <w:b/>
                <w:bCs/>
                <w:sz w:val="22"/>
              </w:rPr>
              <w:t>1, bd du Docteur Verlhac</w:t>
            </w:r>
          </w:p>
          <w:p w14:paraId="26035C10" w14:textId="29D2DEA0" w:rsidR="00FF465E" w:rsidRPr="003F4764" w:rsidRDefault="003F4764" w:rsidP="003F4764">
            <w:pPr>
              <w:spacing w:after="20"/>
              <w:jc w:val="center"/>
              <w:rPr>
                <w:rFonts w:cstheme="minorHAnsi"/>
                <w:b/>
                <w:bCs/>
                <w:sz w:val="22"/>
              </w:rPr>
            </w:pPr>
            <w:r w:rsidRPr="003F4764">
              <w:rPr>
                <w:rFonts w:cstheme="minorHAnsi"/>
                <w:b/>
                <w:bCs/>
                <w:sz w:val="22"/>
              </w:rPr>
              <w:t>19 312 BRIVE LA GAILLARDE</w:t>
            </w:r>
          </w:p>
          <w:p w14:paraId="00C26254" w14:textId="2BFF368B" w:rsidR="00836912" w:rsidRPr="00C73FF3" w:rsidRDefault="00836912" w:rsidP="003F4764">
            <w:pPr>
              <w:pStyle w:val="Textebrut"/>
              <w:spacing w:after="20"/>
              <w:jc w:val="center"/>
              <w:rPr>
                <w:rFonts w:asciiTheme="majorHAnsi" w:hAnsiTheme="majorHAnsi"/>
                <w:sz w:val="20"/>
                <w:szCs w:val="20"/>
              </w:rPr>
            </w:pPr>
            <w:r w:rsidRPr="003F4764">
              <w:rPr>
                <w:rFonts w:cstheme="minorHAnsi"/>
                <w:noProof/>
              </w:rPr>
              <w:t>Représenté par</w:t>
            </w:r>
            <w:r w:rsidR="003F4764" w:rsidRPr="003F4764">
              <w:rPr>
                <w:rFonts w:cstheme="minorHAnsi"/>
                <w:noProof/>
              </w:rPr>
              <w:t xml:space="preserve"> </w:t>
            </w:r>
            <w:bookmarkStart w:id="12" w:name="_Hlk200549366"/>
            <w:r w:rsidR="003F4764" w:rsidRPr="003F4764">
              <w:rPr>
                <w:rFonts w:cstheme="minorHAnsi"/>
                <w:noProof/>
              </w:rPr>
              <w:t>le</w:t>
            </w:r>
            <w:r w:rsidR="003F4764" w:rsidRPr="003F4764">
              <w:rPr>
                <w:rFonts w:ascii="Calibri" w:hAnsi="Calibri"/>
              </w:rPr>
              <w:t xml:space="preserve"> Directeur</w:t>
            </w:r>
            <w:r w:rsidR="00237492">
              <w:rPr>
                <w:rFonts w:ascii="Calibri" w:hAnsi="Calibri"/>
              </w:rPr>
              <w:t xml:space="preserve"> Général des Hôpitaux de Corrèze</w:t>
            </w:r>
            <w:bookmarkEnd w:id="12"/>
          </w:p>
        </w:tc>
      </w:tr>
      <w:tr w:rsidR="00836912" w:rsidRPr="00A03F9E" w14:paraId="7B8EBDD8" w14:textId="77777777" w:rsidTr="0063714D">
        <w:trPr>
          <w:trHeight w:val="74"/>
        </w:trPr>
        <w:tc>
          <w:tcPr>
            <w:tcW w:w="9426" w:type="dxa"/>
            <w:tcBorders>
              <w:top w:val="nil"/>
              <w:bottom w:val="double" w:sz="6" w:space="0" w:color="auto"/>
            </w:tcBorders>
            <w:vAlign w:val="center"/>
          </w:tcPr>
          <w:p w14:paraId="6DB2B320" w14:textId="77777777" w:rsidR="00836912" w:rsidRPr="00A03F9E" w:rsidRDefault="00836912" w:rsidP="003E5D13">
            <w:pPr>
              <w:pStyle w:val="Reponse"/>
              <w:ind w:right="0" w:hanging="567"/>
              <w:jc w:val="center"/>
              <w:outlineLvl w:val="0"/>
              <w:rPr>
                <w:rFonts w:asciiTheme="minorHAnsi" w:hAnsiTheme="minorHAnsi" w:cstheme="minorHAnsi"/>
                <w:color w:val="auto"/>
                <w:sz w:val="6"/>
                <w:szCs w:val="6"/>
              </w:rPr>
            </w:pPr>
          </w:p>
        </w:tc>
      </w:tr>
    </w:tbl>
    <w:p w14:paraId="2E1604FA" w14:textId="77777777" w:rsidR="00836912" w:rsidRPr="00046AC8" w:rsidRDefault="00836912" w:rsidP="00E80D78">
      <w:pPr>
        <w:rPr>
          <w:rFonts w:cstheme="minorHAnsi"/>
          <w:sz w:val="14"/>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AE14A3" w:rsidRPr="00A03F9E" w14:paraId="1BCA182D" w14:textId="77777777" w:rsidTr="003E5D13">
        <w:tc>
          <w:tcPr>
            <w:tcW w:w="9426" w:type="dxa"/>
            <w:tcBorders>
              <w:top w:val="double" w:sz="6" w:space="0" w:color="auto"/>
              <w:bottom w:val="single" w:sz="6" w:space="0" w:color="auto"/>
            </w:tcBorders>
            <w:shd w:val="pct20" w:color="auto" w:fill="auto"/>
          </w:tcPr>
          <w:p w14:paraId="73443C4C" w14:textId="77777777" w:rsidR="00AE14A3" w:rsidRPr="00A03F9E" w:rsidRDefault="00AE14A3" w:rsidP="003E5D13">
            <w:pPr>
              <w:jc w:val="center"/>
              <w:rPr>
                <w:rFonts w:cstheme="minorHAnsi"/>
                <w:b/>
                <w:i/>
                <w:color w:val="000000"/>
                <w:sz w:val="28"/>
              </w:rPr>
            </w:pPr>
            <w:r w:rsidRPr="00F4327C">
              <w:rPr>
                <w:rFonts w:cstheme="minorHAnsi"/>
                <w:b/>
                <w:i/>
                <w:sz w:val="28"/>
              </w:rPr>
              <w:t>Pouvoir adjudicateur</w:t>
            </w:r>
          </w:p>
        </w:tc>
      </w:tr>
      <w:tr w:rsidR="00AE14A3" w:rsidRPr="00A03F9E" w14:paraId="2B4FEF45" w14:textId="77777777" w:rsidTr="003E5D13">
        <w:tc>
          <w:tcPr>
            <w:tcW w:w="9426" w:type="dxa"/>
            <w:tcBorders>
              <w:top w:val="nil"/>
              <w:bottom w:val="nil"/>
            </w:tcBorders>
          </w:tcPr>
          <w:p w14:paraId="71473A7B" w14:textId="036C6844" w:rsidR="005A1F17" w:rsidRPr="003F4764" w:rsidRDefault="005A1F17" w:rsidP="003F4764">
            <w:pPr>
              <w:pStyle w:val="Default"/>
              <w:spacing w:after="20"/>
              <w:jc w:val="center"/>
              <w:rPr>
                <w:rFonts w:asciiTheme="minorHAnsi" w:hAnsiTheme="minorHAnsi" w:cstheme="minorHAnsi"/>
                <w:b/>
                <w:bCs/>
                <w:sz w:val="22"/>
                <w:szCs w:val="22"/>
              </w:rPr>
            </w:pPr>
            <w:bookmarkStart w:id="13" w:name="_Hlk200549396"/>
            <w:bookmarkStart w:id="14" w:name="OLE_LINK3"/>
            <w:bookmarkStart w:id="15" w:name="OLE_LINK4"/>
            <w:r w:rsidRPr="003F4764">
              <w:rPr>
                <w:rFonts w:asciiTheme="minorHAnsi" w:hAnsiTheme="minorHAnsi" w:cstheme="minorHAnsi"/>
                <w:b/>
                <w:bCs/>
                <w:sz w:val="22"/>
                <w:szCs w:val="22"/>
              </w:rPr>
              <w:t xml:space="preserve">Centre Hospitalier </w:t>
            </w:r>
            <w:r w:rsidR="003F4764" w:rsidRPr="003F4764">
              <w:rPr>
                <w:rFonts w:asciiTheme="minorHAnsi" w:hAnsiTheme="minorHAnsi" w:cstheme="minorHAnsi"/>
                <w:b/>
                <w:bCs/>
                <w:sz w:val="22"/>
                <w:szCs w:val="22"/>
              </w:rPr>
              <w:t>UNIVERSITAIRE DE LIMOGES – Etablissement support du GHT du Limousin</w:t>
            </w:r>
          </w:p>
          <w:bookmarkEnd w:id="13"/>
          <w:p w14:paraId="623F42FB" w14:textId="77777777" w:rsidR="003F4764" w:rsidRPr="003F4764" w:rsidRDefault="003F4764" w:rsidP="003F4764">
            <w:pPr>
              <w:pStyle w:val="Default"/>
              <w:spacing w:after="20"/>
              <w:jc w:val="center"/>
              <w:rPr>
                <w:rFonts w:asciiTheme="minorHAnsi" w:hAnsiTheme="minorHAnsi" w:cstheme="minorHAnsi"/>
                <w:b/>
                <w:bCs/>
                <w:sz w:val="22"/>
                <w:szCs w:val="22"/>
              </w:rPr>
            </w:pPr>
            <w:r w:rsidRPr="003F4764">
              <w:rPr>
                <w:rFonts w:asciiTheme="minorHAnsi" w:hAnsiTheme="minorHAnsi" w:cstheme="minorHAnsi"/>
                <w:b/>
                <w:bCs/>
                <w:sz w:val="22"/>
                <w:szCs w:val="22"/>
              </w:rPr>
              <w:t>2, avenue Martin Luther King</w:t>
            </w:r>
          </w:p>
          <w:p w14:paraId="0D17CDBF" w14:textId="77777777" w:rsidR="003F4764" w:rsidRPr="003F4764" w:rsidRDefault="003F4764" w:rsidP="003F4764">
            <w:pPr>
              <w:pStyle w:val="Default"/>
              <w:spacing w:after="20"/>
              <w:jc w:val="center"/>
              <w:rPr>
                <w:rFonts w:asciiTheme="minorHAnsi" w:hAnsiTheme="minorHAnsi" w:cstheme="minorHAnsi"/>
                <w:b/>
                <w:bCs/>
                <w:sz w:val="22"/>
                <w:szCs w:val="22"/>
              </w:rPr>
            </w:pPr>
            <w:r w:rsidRPr="003F4764">
              <w:rPr>
                <w:rFonts w:asciiTheme="minorHAnsi" w:hAnsiTheme="minorHAnsi" w:cstheme="minorHAnsi"/>
                <w:b/>
                <w:bCs/>
                <w:sz w:val="22"/>
                <w:szCs w:val="22"/>
              </w:rPr>
              <w:t xml:space="preserve">87 042 LIMOGES CEDEX </w:t>
            </w:r>
          </w:p>
          <w:p w14:paraId="220EC2B2" w14:textId="58A62AAD" w:rsidR="00AE14A3" w:rsidRPr="003F4764" w:rsidRDefault="00D34775" w:rsidP="003F4764">
            <w:pPr>
              <w:spacing w:after="20"/>
              <w:jc w:val="center"/>
              <w:rPr>
                <w:rFonts w:cstheme="minorHAnsi"/>
                <w:b/>
                <w:bCs/>
                <w:sz w:val="22"/>
              </w:rPr>
            </w:pPr>
            <w:r w:rsidRPr="00237492">
              <w:rPr>
                <w:rFonts w:cstheme="minorHAnsi"/>
                <w:noProof/>
                <w:sz w:val="22"/>
                <w:szCs w:val="24"/>
              </w:rPr>
              <w:t xml:space="preserve">Représenté par </w:t>
            </w:r>
            <w:bookmarkStart w:id="16" w:name="_Hlk200549417"/>
            <w:r w:rsidR="003F4764" w:rsidRPr="00237492">
              <w:rPr>
                <w:rFonts w:ascii="Calibri" w:hAnsi="Calibri"/>
                <w:sz w:val="22"/>
                <w:szCs w:val="24"/>
              </w:rPr>
              <w:t>la Directrice Générale du CHU de Limoges</w:t>
            </w:r>
            <w:bookmarkEnd w:id="14"/>
            <w:bookmarkEnd w:id="15"/>
            <w:bookmarkEnd w:id="16"/>
          </w:p>
        </w:tc>
      </w:tr>
      <w:tr w:rsidR="00AE14A3" w:rsidRPr="00A03F9E" w14:paraId="3A000C4F" w14:textId="77777777" w:rsidTr="003E5D13">
        <w:tc>
          <w:tcPr>
            <w:tcW w:w="9426" w:type="dxa"/>
            <w:tcBorders>
              <w:top w:val="nil"/>
              <w:bottom w:val="double" w:sz="6" w:space="0" w:color="auto"/>
            </w:tcBorders>
          </w:tcPr>
          <w:p w14:paraId="349B0448" w14:textId="77777777" w:rsidR="00AE14A3" w:rsidRPr="00A03F9E" w:rsidRDefault="00AE14A3" w:rsidP="003E5D13">
            <w:pPr>
              <w:pStyle w:val="Reponse"/>
              <w:rPr>
                <w:rFonts w:asciiTheme="minorHAnsi" w:hAnsiTheme="minorHAnsi" w:cstheme="minorHAnsi"/>
                <w:color w:val="000000"/>
                <w:sz w:val="6"/>
              </w:rPr>
            </w:pPr>
          </w:p>
        </w:tc>
      </w:tr>
    </w:tbl>
    <w:p w14:paraId="2EE4F77C" w14:textId="77777777" w:rsidR="00AE14A3" w:rsidRDefault="00AE14A3" w:rsidP="00AE14A3">
      <w:pPr>
        <w:rPr>
          <w:rFonts w:cstheme="minorHAnsi"/>
          <w:color w:val="000000"/>
          <w:sz w:val="4"/>
          <w:szCs w:val="16"/>
        </w:rPr>
      </w:pPr>
    </w:p>
    <w:p w14:paraId="24DCFF74" w14:textId="77777777" w:rsidR="006C3079" w:rsidRPr="00046AC8" w:rsidRDefault="006C3079" w:rsidP="00AE14A3">
      <w:pPr>
        <w:rPr>
          <w:rFonts w:cstheme="minorHAnsi"/>
          <w:color w:val="000000"/>
          <w:sz w:val="4"/>
          <w:szCs w:val="16"/>
        </w:rPr>
      </w:pPr>
    </w:p>
    <w:tbl>
      <w:tblPr>
        <w:tblW w:w="0" w:type="auto"/>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6C3079" w:rsidRPr="00A03F9E" w14:paraId="797B3EFB" w14:textId="77777777" w:rsidTr="003E5D13">
        <w:tc>
          <w:tcPr>
            <w:tcW w:w="9426" w:type="dxa"/>
            <w:tcBorders>
              <w:top w:val="double" w:sz="6" w:space="0" w:color="auto"/>
              <w:bottom w:val="single" w:sz="6" w:space="0" w:color="auto"/>
            </w:tcBorders>
            <w:shd w:val="pct20" w:color="auto" w:fill="auto"/>
          </w:tcPr>
          <w:p w14:paraId="021EFA76" w14:textId="77777777" w:rsidR="006C3079" w:rsidRPr="00A03F9E" w:rsidRDefault="006C3079" w:rsidP="003E5D13">
            <w:pPr>
              <w:jc w:val="center"/>
              <w:rPr>
                <w:rFonts w:cstheme="minorHAnsi"/>
                <w:b/>
                <w:i/>
                <w:color w:val="000000"/>
                <w:sz w:val="28"/>
              </w:rPr>
            </w:pPr>
            <w:r w:rsidRPr="00F4327C">
              <w:rPr>
                <w:rFonts w:cstheme="minorHAnsi"/>
                <w:b/>
                <w:i/>
                <w:sz w:val="28"/>
              </w:rPr>
              <w:t>Assistant Maître d’ouvrage</w:t>
            </w:r>
          </w:p>
        </w:tc>
      </w:tr>
      <w:tr w:rsidR="006C3079" w:rsidRPr="00A03F9E" w14:paraId="1DEC7186" w14:textId="77777777" w:rsidTr="003E5D13">
        <w:tc>
          <w:tcPr>
            <w:tcW w:w="9426" w:type="dxa"/>
            <w:tcBorders>
              <w:top w:val="nil"/>
              <w:bottom w:val="nil"/>
            </w:tcBorders>
          </w:tcPr>
          <w:p w14:paraId="082C1348" w14:textId="77777777" w:rsidR="006C3079" w:rsidRPr="00A03F9E" w:rsidRDefault="006C3079" w:rsidP="003E5D13">
            <w:pPr>
              <w:pStyle w:val="Reponse"/>
              <w:rPr>
                <w:rFonts w:asciiTheme="minorHAnsi" w:hAnsiTheme="minorHAnsi" w:cstheme="minorHAnsi"/>
                <w:color w:val="000000"/>
                <w:sz w:val="6"/>
              </w:rPr>
            </w:pPr>
          </w:p>
        </w:tc>
      </w:tr>
      <w:tr w:rsidR="006C3079" w:rsidRPr="00237492" w14:paraId="57ED0AE3" w14:textId="77777777" w:rsidTr="003E5D13">
        <w:trPr>
          <w:trHeight w:val="1059"/>
        </w:trPr>
        <w:tc>
          <w:tcPr>
            <w:tcW w:w="9426" w:type="dxa"/>
            <w:tcBorders>
              <w:top w:val="nil"/>
              <w:bottom w:val="double" w:sz="6" w:space="0" w:color="auto"/>
            </w:tcBorders>
          </w:tcPr>
          <w:p w14:paraId="12CBD648" w14:textId="4CA1568C" w:rsidR="006C3079" w:rsidRPr="00237492" w:rsidRDefault="006C3079" w:rsidP="003F4764">
            <w:pPr>
              <w:spacing w:after="20"/>
              <w:jc w:val="center"/>
              <w:rPr>
                <w:b/>
                <w:bCs/>
                <w:iCs/>
                <w:sz w:val="22"/>
                <w:szCs w:val="24"/>
              </w:rPr>
            </w:pPr>
            <w:r w:rsidRPr="00237492">
              <w:rPr>
                <w:b/>
                <w:sz w:val="22"/>
                <w:szCs w:val="24"/>
              </w:rPr>
              <w:t xml:space="preserve">A2MO – Agence </w:t>
            </w:r>
            <w:r w:rsidR="003F4764" w:rsidRPr="00237492">
              <w:rPr>
                <w:b/>
                <w:sz w:val="22"/>
                <w:szCs w:val="24"/>
              </w:rPr>
              <w:t>Montauban</w:t>
            </w:r>
          </w:p>
          <w:p w14:paraId="7E1F0580" w14:textId="3EC44804" w:rsidR="003F4764" w:rsidRPr="00237492" w:rsidRDefault="003F4764" w:rsidP="003F4764">
            <w:pPr>
              <w:spacing w:after="20"/>
              <w:jc w:val="center"/>
              <w:rPr>
                <w:rFonts w:cs="Courier New"/>
                <w:bCs/>
                <w:sz w:val="22"/>
              </w:rPr>
            </w:pPr>
            <w:r w:rsidRPr="00237492">
              <w:rPr>
                <w:rFonts w:cs="Courier New"/>
                <w:bCs/>
                <w:sz w:val="22"/>
              </w:rPr>
              <w:t>24, Grand Rue Sapiac</w:t>
            </w:r>
          </w:p>
          <w:p w14:paraId="2B558CF1" w14:textId="07230254" w:rsidR="006C3079" w:rsidRPr="00237492" w:rsidRDefault="003F4764" w:rsidP="003F4764">
            <w:pPr>
              <w:spacing w:after="20"/>
              <w:jc w:val="center"/>
              <w:rPr>
                <w:bCs/>
                <w:iCs/>
                <w:sz w:val="22"/>
                <w:szCs w:val="24"/>
                <w:highlight w:val="yellow"/>
              </w:rPr>
            </w:pPr>
            <w:r w:rsidRPr="00237492">
              <w:rPr>
                <w:rFonts w:cs="Courier New"/>
                <w:bCs/>
                <w:sz w:val="22"/>
              </w:rPr>
              <w:t>82000 MONTAUBAN</w:t>
            </w:r>
          </w:p>
          <w:p w14:paraId="734DC55B" w14:textId="1E60BF1D" w:rsidR="003F4764" w:rsidRPr="00237492" w:rsidRDefault="003F4764" w:rsidP="003F4764">
            <w:pPr>
              <w:pStyle w:val="Textebrut"/>
              <w:spacing w:after="20"/>
              <w:jc w:val="center"/>
              <w:rPr>
                <w:rFonts w:cs="Courier New"/>
                <w:szCs w:val="22"/>
              </w:rPr>
            </w:pPr>
            <w:r w:rsidRPr="00237492">
              <w:rPr>
                <w:rFonts w:cs="Courier New"/>
                <w:szCs w:val="22"/>
              </w:rPr>
              <w:t>05 63 20 31 64</w:t>
            </w:r>
          </w:p>
          <w:p w14:paraId="3420586D" w14:textId="09992940" w:rsidR="006C3079" w:rsidRPr="00237492" w:rsidRDefault="003F4764" w:rsidP="003F4764">
            <w:pPr>
              <w:pStyle w:val="Textebrut"/>
              <w:spacing w:after="20"/>
              <w:jc w:val="center"/>
              <w:rPr>
                <w:rFonts w:cstheme="minorHAnsi"/>
                <w:color w:val="000000"/>
                <w:szCs w:val="22"/>
              </w:rPr>
            </w:pPr>
            <w:r w:rsidRPr="00237492">
              <w:rPr>
                <w:rFonts w:cs="Courier New"/>
                <w:szCs w:val="22"/>
              </w:rPr>
              <w:t>montauban@a2mo.fr</w:t>
            </w:r>
          </w:p>
        </w:tc>
      </w:tr>
    </w:tbl>
    <w:p w14:paraId="3BC796A2" w14:textId="77777777" w:rsidR="006C3079" w:rsidRPr="00237492" w:rsidRDefault="006C3079" w:rsidP="006C3079">
      <w:pPr>
        <w:ind w:left="-284"/>
        <w:rPr>
          <w:rFonts w:cstheme="minorHAnsi"/>
          <w:color w:val="000000"/>
          <w:sz w:val="8"/>
          <w:szCs w:val="24"/>
        </w:rPr>
      </w:pPr>
    </w:p>
    <w:p w14:paraId="1FF857AA" w14:textId="77777777" w:rsidR="00370950" w:rsidRPr="00544C46" w:rsidRDefault="00370950" w:rsidP="00370950">
      <w:r w:rsidRPr="00544C46">
        <w:t>L'offre a été établie sur la base :</w:t>
      </w:r>
    </w:p>
    <w:p w14:paraId="1547DBF1" w14:textId="00F84F98" w:rsidR="00370950" w:rsidRPr="00544C46" w:rsidRDefault="00765BFB" w:rsidP="00370950">
      <w:pPr>
        <w:pStyle w:val="Paragraphedeliste"/>
      </w:pPr>
      <w:r w:rsidRPr="00544C46">
        <w:t>Des</w:t>
      </w:r>
      <w:r w:rsidR="00370950" w:rsidRPr="00544C46">
        <w:t xml:space="preserve"> conditions économiques en vigueur au mois</w:t>
      </w:r>
      <w:r w:rsidR="001B0EB7">
        <w:t xml:space="preserve"> </w:t>
      </w:r>
      <w:r w:rsidR="001B0EB7" w:rsidRPr="001B0EB7">
        <w:rPr>
          <w:b/>
          <w:bCs/>
        </w:rPr>
        <w:t>août</w:t>
      </w:r>
      <w:r w:rsidR="001B0EB7">
        <w:t xml:space="preserve"> </w:t>
      </w:r>
      <w:r w:rsidR="00237492">
        <w:rPr>
          <w:b/>
        </w:rPr>
        <w:t>2025</w:t>
      </w:r>
      <w:r w:rsidR="00710F19">
        <w:rPr>
          <w:b/>
        </w:rPr>
        <w:t xml:space="preserve"> </w:t>
      </w:r>
      <w:r w:rsidR="00370950" w:rsidRPr="00544C46">
        <w:t>(</w:t>
      </w:r>
      <w:r w:rsidR="006A44DB">
        <w:t>M0</w:t>
      </w:r>
      <w:r w:rsidR="00630507">
        <w:t xml:space="preserve">-MOE : </w:t>
      </w:r>
      <w:r w:rsidR="00710F19">
        <w:t>Mois zéro du marché de Maîtrise d’</w:t>
      </w:r>
      <w:r w:rsidR="00FF6E54">
        <w:t>Œuvre</w:t>
      </w:r>
      <w:r w:rsidR="00370950" w:rsidRPr="00544C46">
        <w:t>).</w:t>
      </w:r>
    </w:p>
    <w:p w14:paraId="021A73B8" w14:textId="77777777" w:rsidR="00026157" w:rsidRDefault="00026157" w:rsidP="00370950"/>
    <w:tbl>
      <w:tblPr>
        <w:tblW w:w="0" w:type="auto"/>
        <w:tblLayout w:type="fixed"/>
        <w:tblCellMar>
          <w:left w:w="70" w:type="dxa"/>
          <w:right w:w="70" w:type="dxa"/>
        </w:tblCellMar>
        <w:tblLook w:val="0000" w:firstRow="0" w:lastRow="0" w:firstColumn="0" w:lastColumn="0" w:noHBand="0" w:noVBand="0"/>
      </w:tblPr>
      <w:tblGrid>
        <w:gridCol w:w="3756"/>
        <w:gridCol w:w="5456"/>
      </w:tblGrid>
      <w:tr w:rsidR="0021079B" w:rsidRPr="00A03F9E" w14:paraId="067A7678" w14:textId="77777777" w:rsidTr="003E5D13">
        <w:tc>
          <w:tcPr>
            <w:tcW w:w="3756" w:type="dxa"/>
            <w:tcBorders>
              <w:top w:val="single" w:sz="6" w:space="0" w:color="auto"/>
              <w:left w:val="single" w:sz="6" w:space="0" w:color="auto"/>
              <w:right w:val="single" w:sz="6" w:space="0" w:color="auto"/>
            </w:tcBorders>
            <w:shd w:val="pct20" w:color="auto" w:fill="auto"/>
          </w:tcPr>
          <w:p w14:paraId="635EFE86" w14:textId="77777777" w:rsidR="0021079B" w:rsidRPr="00A03F9E" w:rsidRDefault="0021079B" w:rsidP="003E5D13">
            <w:pPr>
              <w:jc w:val="center"/>
              <w:rPr>
                <w:rFonts w:cstheme="minorHAnsi"/>
                <w:b/>
                <w:i/>
                <w:color w:val="000000"/>
                <w:sz w:val="28"/>
              </w:rPr>
            </w:pPr>
            <w:r w:rsidRPr="00A03F9E">
              <w:rPr>
                <w:rFonts w:cstheme="minorHAnsi"/>
                <w:b/>
                <w:i/>
                <w:color w:val="000000"/>
                <w:sz w:val="28"/>
              </w:rPr>
              <w:t>Date du marché</w:t>
            </w:r>
          </w:p>
        </w:tc>
        <w:tc>
          <w:tcPr>
            <w:tcW w:w="5456" w:type="dxa"/>
            <w:tcBorders>
              <w:left w:val="nil"/>
            </w:tcBorders>
          </w:tcPr>
          <w:p w14:paraId="4E574EE5" w14:textId="77777777" w:rsidR="0021079B" w:rsidRPr="00A03F9E" w:rsidRDefault="0021079B" w:rsidP="003E5D13">
            <w:pPr>
              <w:jc w:val="center"/>
              <w:rPr>
                <w:rFonts w:cstheme="minorHAnsi"/>
                <w:color w:val="000000"/>
                <w:sz w:val="28"/>
              </w:rPr>
            </w:pPr>
            <w:r w:rsidRPr="00A03F9E">
              <w:rPr>
                <w:rFonts w:cstheme="minorHAnsi"/>
                <w:color w:val="000000"/>
                <w:sz w:val="18"/>
              </w:rPr>
              <w:t>(Réservé pour la mention d'exemplaire unique du marché)</w:t>
            </w:r>
          </w:p>
        </w:tc>
      </w:tr>
      <w:tr w:rsidR="0021079B" w:rsidRPr="00A03F9E" w14:paraId="72AB3F33" w14:textId="77777777" w:rsidTr="0021079B">
        <w:trPr>
          <w:trHeight w:val="392"/>
        </w:trPr>
        <w:tc>
          <w:tcPr>
            <w:tcW w:w="3756" w:type="dxa"/>
            <w:tcBorders>
              <w:top w:val="single" w:sz="6" w:space="0" w:color="auto"/>
              <w:left w:val="single" w:sz="6" w:space="0" w:color="auto"/>
              <w:right w:val="single" w:sz="6" w:space="0" w:color="auto"/>
            </w:tcBorders>
          </w:tcPr>
          <w:p w14:paraId="0D767193" w14:textId="77777777" w:rsidR="0021079B" w:rsidRPr="00A03F9E" w:rsidRDefault="0021079B" w:rsidP="0021079B">
            <w:pPr>
              <w:rPr>
                <w:rFonts w:cstheme="minorHAnsi"/>
                <w:color w:val="000000"/>
              </w:rPr>
            </w:pPr>
          </w:p>
        </w:tc>
        <w:tc>
          <w:tcPr>
            <w:tcW w:w="5456" w:type="dxa"/>
            <w:tcBorders>
              <w:left w:val="nil"/>
            </w:tcBorders>
          </w:tcPr>
          <w:p w14:paraId="13EFD42B" w14:textId="77777777" w:rsidR="0021079B" w:rsidRPr="00A03F9E" w:rsidRDefault="0021079B" w:rsidP="003E5D13">
            <w:pPr>
              <w:pStyle w:val="En-tte"/>
              <w:tabs>
                <w:tab w:val="clear" w:pos="4536"/>
                <w:tab w:val="clear" w:pos="9072"/>
              </w:tabs>
              <w:rPr>
                <w:rFonts w:cstheme="minorHAnsi"/>
                <w:color w:val="000000"/>
                <w:szCs w:val="24"/>
              </w:rPr>
            </w:pPr>
          </w:p>
        </w:tc>
      </w:tr>
      <w:tr w:rsidR="0021079B" w:rsidRPr="00A03F9E" w14:paraId="242EDCC7" w14:textId="77777777" w:rsidTr="0021079B">
        <w:tc>
          <w:tcPr>
            <w:tcW w:w="3756" w:type="dxa"/>
            <w:tcBorders>
              <w:top w:val="single" w:sz="6" w:space="0" w:color="auto"/>
              <w:left w:val="single" w:sz="6" w:space="0" w:color="auto"/>
              <w:bottom w:val="single" w:sz="6" w:space="0" w:color="auto"/>
              <w:right w:val="single" w:sz="6" w:space="0" w:color="auto"/>
            </w:tcBorders>
            <w:shd w:val="pct20" w:color="auto" w:fill="auto"/>
          </w:tcPr>
          <w:p w14:paraId="2EA46F9B" w14:textId="0C8274B9" w:rsidR="0021079B" w:rsidRPr="00CE6E34" w:rsidRDefault="00CE6E34" w:rsidP="00CE6E34">
            <w:pPr>
              <w:rPr>
                <w:color w:val="FF0000"/>
              </w:rPr>
            </w:pPr>
            <w:r w:rsidRPr="00A03F9E">
              <w:rPr>
                <w:rFonts w:cstheme="minorHAnsi"/>
                <w:b/>
                <w:i/>
                <w:color w:val="000000"/>
                <w:sz w:val="28"/>
              </w:rPr>
              <w:t xml:space="preserve">Montant </w:t>
            </w:r>
            <w:r>
              <w:rPr>
                <w:rFonts w:cstheme="minorHAnsi"/>
                <w:b/>
                <w:i/>
                <w:color w:val="000000"/>
                <w:sz w:val="28"/>
              </w:rPr>
              <w:t>HT du marché</w:t>
            </w:r>
            <w:r w:rsidRPr="00A03F9E">
              <w:rPr>
                <w:rFonts w:cstheme="minorHAnsi"/>
                <w:b/>
                <w:i/>
                <w:color w:val="000000"/>
                <w:sz w:val="28"/>
              </w:rPr>
              <w:t xml:space="preserve"> </w:t>
            </w:r>
            <w:r w:rsidRPr="00A03F9E">
              <w:rPr>
                <w:rFonts w:cstheme="minorHAnsi"/>
                <w:b/>
                <w:i/>
                <w:color w:val="000000"/>
                <w:sz w:val="16"/>
              </w:rPr>
              <w:t xml:space="preserve">(compris </w:t>
            </w:r>
            <w:r>
              <w:rPr>
                <w:rFonts w:cstheme="minorHAnsi"/>
                <w:b/>
                <w:i/>
                <w:color w:val="000000"/>
                <w:sz w:val="16"/>
              </w:rPr>
              <w:t>PSE retenues</w:t>
            </w:r>
            <w:r w:rsidR="00F8161A">
              <w:rPr>
                <w:rFonts w:cstheme="minorHAnsi"/>
                <w:b/>
                <w:i/>
                <w:color w:val="000000"/>
                <w:sz w:val="16"/>
              </w:rPr>
              <w:t xml:space="preserve"> et T.O.</w:t>
            </w:r>
            <w:r w:rsidRPr="00A03F9E">
              <w:rPr>
                <w:rFonts w:cstheme="minorHAnsi"/>
                <w:b/>
                <w:i/>
                <w:color w:val="000000"/>
                <w:sz w:val="16"/>
              </w:rPr>
              <w:t>)</w:t>
            </w:r>
          </w:p>
        </w:tc>
        <w:tc>
          <w:tcPr>
            <w:tcW w:w="5456" w:type="dxa"/>
            <w:tcBorders>
              <w:left w:val="nil"/>
            </w:tcBorders>
          </w:tcPr>
          <w:p w14:paraId="755A4C52" w14:textId="77777777" w:rsidR="0021079B" w:rsidRPr="00A03F9E" w:rsidRDefault="0021079B" w:rsidP="003E5D13">
            <w:pPr>
              <w:rPr>
                <w:rFonts w:cstheme="minorHAnsi"/>
                <w:color w:val="000000"/>
                <w:sz w:val="28"/>
              </w:rPr>
            </w:pPr>
          </w:p>
        </w:tc>
      </w:tr>
      <w:tr w:rsidR="0021079B" w:rsidRPr="00A03F9E" w14:paraId="689FCAC0" w14:textId="77777777" w:rsidTr="0021079B">
        <w:tc>
          <w:tcPr>
            <w:tcW w:w="3756" w:type="dxa"/>
            <w:tcBorders>
              <w:top w:val="single" w:sz="6" w:space="0" w:color="auto"/>
              <w:left w:val="single" w:sz="6" w:space="0" w:color="auto"/>
              <w:bottom w:val="single" w:sz="4" w:space="0" w:color="auto"/>
              <w:right w:val="single" w:sz="6" w:space="0" w:color="auto"/>
            </w:tcBorders>
          </w:tcPr>
          <w:p w14:paraId="7120C6C0" w14:textId="77777777" w:rsidR="0021079B" w:rsidRPr="00A03F9E" w:rsidRDefault="0021079B" w:rsidP="003E5D13">
            <w:pPr>
              <w:jc w:val="center"/>
              <w:rPr>
                <w:rFonts w:cstheme="minorHAnsi"/>
                <w:color w:val="000000"/>
              </w:rPr>
            </w:pPr>
          </w:p>
        </w:tc>
        <w:tc>
          <w:tcPr>
            <w:tcW w:w="5456" w:type="dxa"/>
            <w:tcBorders>
              <w:left w:val="nil"/>
            </w:tcBorders>
          </w:tcPr>
          <w:p w14:paraId="1175A0A0" w14:textId="77777777" w:rsidR="0021079B" w:rsidRPr="00A03F9E" w:rsidRDefault="0021079B" w:rsidP="003E5D13">
            <w:pPr>
              <w:pStyle w:val="En-tte"/>
              <w:tabs>
                <w:tab w:val="clear" w:pos="4536"/>
                <w:tab w:val="clear" w:pos="9072"/>
              </w:tabs>
              <w:rPr>
                <w:rFonts w:cstheme="minorHAnsi"/>
                <w:color w:val="000000"/>
                <w:szCs w:val="24"/>
              </w:rPr>
            </w:pPr>
          </w:p>
        </w:tc>
      </w:tr>
    </w:tbl>
    <w:p w14:paraId="3BE18C46" w14:textId="3A01B5F8" w:rsidR="00237492" w:rsidRDefault="00237492" w:rsidP="00370950"/>
    <w:p w14:paraId="6EAEAE27" w14:textId="77777777" w:rsidR="00237492" w:rsidRDefault="00237492">
      <w:pPr>
        <w:spacing w:after="0"/>
        <w:jc w:val="left"/>
      </w:pPr>
      <w:r>
        <w:br w:type="page"/>
      </w: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8E0F40" w:rsidRPr="00A03F9E" w14:paraId="7876BAC1" w14:textId="77777777" w:rsidTr="00D100C8">
        <w:tc>
          <w:tcPr>
            <w:tcW w:w="9426" w:type="dxa"/>
            <w:tcBorders>
              <w:top w:val="double" w:sz="6" w:space="0" w:color="auto"/>
              <w:bottom w:val="single" w:sz="6" w:space="0" w:color="auto"/>
            </w:tcBorders>
            <w:shd w:val="pct20" w:color="auto" w:fill="auto"/>
          </w:tcPr>
          <w:p w14:paraId="376837B9" w14:textId="77777777" w:rsidR="008E0F40" w:rsidRPr="00A03F9E" w:rsidRDefault="008E0F40" w:rsidP="003E5D13">
            <w:pPr>
              <w:jc w:val="center"/>
              <w:rPr>
                <w:rFonts w:cstheme="minorHAnsi"/>
                <w:b/>
                <w:i/>
                <w:color w:val="000000"/>
                <w:sz w:val="28"/>
              </w:rPr>
            </w:pPr>
            <w:r w:rsidRPr="00A03F9E">
              <w:rPr>
                <w:rFonts w:cstheme="minorHAnsi"/>
                <w:b/>
                <w:i/>
                <w:color w:val="000000"/>
                <w:sz w:val="28"/>
              </w:rPr>
              <w:lastRenderedPageBreak/>
              <w:t>Personnes habilitées à donner les renseignements</w:t>
            </w:r>
          </w:p>
          <w:p w14:paraId="342E8A27" w14:textId="0AC17AC6" w:rsidR="008E0F40" w:rsidRPr="00A03F9E" w:rsidRDefault="008E0F40" w:rsidP="003E5D13">
            <w:pPr>
              <w:jc w:val="center"/>
              <w:rPr>
                <w:rFonts w:cstheme="minorHAnsi"/>
                <w:color w:val="000000"/>
              </w:rPr>
            </w:pPr>
            <w:r w:rsidRPr="00A47B1C">
              <w:rPr>
                <w:rFonts w:cstheme="minorHAnsi"/>
              </w:rPr>
              <w:t xml:space="preserve">Prévus </w:t>
            </w:r>
            <w:r w:rsidR="00BE0FFF" w:rsidRPr="00BE0FFF">
              <w:rPr>
                <w:rFonts w:cstheme="minorHAnsi"/>
              </w:rPr>
              <w:t>à l’article R. 2191-59 du code de la commande publique, auquel renvoie l’article R. 2391-28 du même code (nantissements ou cessions de créances)</w:t>
            </w:r>
          </w:p>
        </w:tc>
      </w:tr>
      <w:tr w:rsidR="008E0F40" w:rsidRPr="00A03F9E" w14:paraId="3273175E" w14:textId="77777777" w:rsidTr="00D100C8">
        <w:trPr>
          <w:trHeight w:val="149"/>
        </w:trPr>
        <w:tc>
          <w:tcPr>
            <w:tcW w:w="9426" w:type="dxa"/>
            <w:tcBorders>
              <w:top w:val="nil"/>
              <w:bottom w:val="nil"/>
            </w:tcBorders>
          </w:tcPr>
          <w:p w14:paraId="7DE76DFA" w14:textId="77777777" w:rsidR="008E0F40" w:rsidRPr="00A03F9E" w:rsidRDefault="008E0F40" w:rsidP="003E5D13">
            <w:pPr>
              <w:pStyle w:val="Reponse"/>
              <w:rPr>
                <w:rFonts w:asciiTheme="minorHAnsi" w:hAnsiTheme="minorHAnsi" w:cstheme="minorHAnsi"/>
                <w:color w:val="000000"/>
                <w:sz w:val="6"/>
              </w:rPr>
            </w:pPr>
          </w:p>
        </w:tc>
      </w:tr>
      <w:tr w:rsidR="008E0F40" w:rsidRPr="00A03F9E" w14:paraId="2E71F8BE" w14:textId="77777777" w:rsidTr="00D100C8">
        <w:trPr>
          <w:trHeight w:val="106"/>
        </w:trPr>
        <w:tc>
          <w:tcPr>
            <w:tcW w:w="9426" w:type="dxa"/>
            <w:tcBorders>
              <w:top w:val="nil"/>
              <w:bottom w:val="nil"/>
            </w:tcBorders>
          </w:tcPr>
          <w:p w14:paraId="0DBDD9D7" w14:textId="68BF9C79" w:rsidR="008E0F40" w:rsidRPr="00237492" w:rsidRDefault="00A369E5" w:rsidP="003E5D13">
            <w:pPr>
              <w:pStyle w:val="Reponse"/>
              <w:ind w:left="0" w:right="0" w:hanging="567"/>
              <w:jc w:val="center"/>
              <w:rPr>
                <w:rFonts w:asciiTheme="majorHAnsi" w:hAnsiTheme="majorHAnsi"/>
                <w:b/>
                <w:bCs/>
                <w:color w:val="auto"/>
                <w:sz w:val="20"/>
              </w:rPr>
            </w:pPr>
            <w:r w:rsidRPr="00237492">
              <w:rPr>
                <w:rFonts w:asciiTheme="majorHAnsi" w:hAnsiTheme="majorHAnsi"/>
                <w:b/>
                <w:bCs/>
                <w:color w:val="auto"/>
                <w:sz w:val="20"/>
              </w:rPr>
              <w:t>Mme</w:t>
            </w:r>
            <w:r w:rsidR="00237492" w:rsidRPr="00237492">
              <w:rPr>
                <w:rFonts w:asciiTheme="majorHAnsi" w:hAnsiTheme="majorHAnsi"/>
                <w:b/>
                <w:bCs/>
                <w:color w:val="auto"/>
                <w:sz w:val="20"/>
              </w:rPr>
              <w:t xml:space="preserve">  Sandrine BERGER</w:t>
            </w:r>
          </w:p>
          <w:p w14:paraId="04543B42" w14:textId="55D49CC7" w:rsidR="0076757A" w:rsidRPr="00237492" w:rsidRDefault="00237492" w:rsidP="00237492">
            <w:pPr>
              <w:pStyle w:val="Reponse"/>
              <w:ind w:left="0" w:right="0" w:hanging="567"/>
              <w:jc w:val="center"/>
              <w:rPr>
                <w:rFonts w:asciiTheme="majorHAnsi" w:hAnsiTheme="majorHAnsi"/>
                <w:color w:val="auto"/>
                <w:sz w:val="20"/>
              </w:rPr>
            </w:pPr>
            <w:r w:rsidRPr="00237492">
              <w:rPr>
                <w:rFonts w:asciiTheme="majorHAnsi" w:hAnsiTheme="majorHAnsi"/>
                <w:color w:val="auto"/>
                <w:sz w:val="20"/>
              </w:rPr>
              <w:t>La Directrice du site de Brive</w:t>
            </w:r>
          </w:p>
        </w:tc>
      </w:tr>
      <w:tr w:rsidR="008E0F40" w:rsidRPr="00A03F9E" w14:paraId="3C558FF6" w14:textId="77777777" w:rsidTr="00D100C8">
        <w:tc>
          <w:tcPr>
            <w:tcW w:w="9426" w:type="dxa"/>
            <w:tcBorders>
              <w:top w:val="nil"/>
              <w:bottom w:val="double" w:sz="6" w:space="0" w:color="auto"/>
            </w:tcBorders>
          </w:tcPr>
          <w:p w14:paraId="6560597A" w14:textId="77777777" w:rsidR="008E0F40" w:rsidRPr="00712BC5" w:rsidRDefault="008E0F40" w:rsidP="003E5D13">
            <w:pPr>
              <w:pStyle w:val="Reponse"/>
              <w:rPr>
                <w:rFonts w:asciiTheme="minorHAnsi" w:hAnsiTheme="minorHAnsi" w:cstheme="minorHAnsi"/>
                <w:color w:val="000000"/>
                <w:sz w:val="6"/>
                <w:highlight w:val="yellow"/>
              </w:rPr>
            </w:pPr>
          </w:p>
        </w:tc>
      </w:tr>
    </w:tbl>
    <w:p w14:paraId="3980A6C3" w14:textId="77777777" w:rsidR="008E0F40" w:rsidRPr="00046AC8" w:rsidRDefault="008E0F40" w:rsidP="008E0F40">
      <w:pPr>
        <w:rPr>
          <w:rFonts w:cstheme="minorHAnsi"/>
          <w:color w:val="000000"/>
          <w:sz w:val="8"/>
          <w:szCs w:val="16"/>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8E0F40" w:rsidRPr="00A03F9E" w14:paraId="2F674A85" w14:textId="77777777" w:rsidTr="003E5D13">
        <w:tc>
          <w:tcPr>
            <w:tcW w:w="9426" w:type="dxa"/>
            <w:tcBorders>
              <w:top w:val="double" w:sz="6" w:space="0" w:color="auto"/>
              <w:bottom w:val="single" w:sz="6" w:space="0" w:color="auto"/>
            </w:tcBorders>
            <w:shd w:val="pct20" w:color="auto" w:fill="auto"/>
          </w:tcPr>
          <w:p w14:paraId="178A4AE1" w14:textId="77777777" w:rsidR="008E0F40" w:rsidRPr="00A03F9E" w:rsidRDefault="008E0F40" w:rsidP="003E5D13">
            <w:pPr>
              <w:jc w:val="center"/>
              <w:rPr>
                <w:rFonts w:cstheme="minorHAnsi"/>
                <w:b/>
                <w:i/>
                <w:color w:val="000000"/>
                <w:sz w:val="28"/>
              </w:rPr>
            </w:pPr>
            <w:r w:rsidRPr="00A03F9E">
              <w:rPr>
                <w:rFonts w:cstheme="minorHAnsi"/>
                <w:b/>
                <w:i/>
                <w:color w:val="000000"/>
                <w:sz w:val="28"/>
              </w:rPr>
              <w:t>Ordonnateur</w:t>
            </w:r>
          </w:p>
        </w:tc>
      </w:tr>
      <w:tr w:rsidR="008E0F40" w:rsidRPr="00A03F9E" w14:paraId="7F13E3FD" w14:textId="77777777" w:rsidTr="003E5D13">
        <w:trPr>
          <w:trHeight w:val="74"/>
        </w:trPr>
        <w:tc>
          <w:tcPr>
            <w:tcW w:w="9426" w:type="dxa"/>
            <w:tcBorders>
              <w:top w:val="nil"/>
              <w:bottom w:val="nil"/>
            </w:tcBorders>
          </w:tcPr>
          <w:p w14:paraId="28A28D4F" w14:textId="77777777" w:rsidR="008E0F40" w:rsidRPr="00A03F9E" w:rsidRDefault="008E0F40" w:rsidP="003E5D13">
            <w:pPr>
              <w:pStyle w:val="Reponse"/>
              <w:ind w:right="106" w:hanging="567"/>
              <w:jc w:val="center"/>
              <w:rPr>
                <w:rFonts w:asciiTheme="minorHAnsi" w:hAnsiTheme="minorHAnsi" w:cstheme="minorHAnsi"/>
                <w:color w:val="auto"/>
                <w:sz w:val="4"/>
                <w:szCs w:val="4"/>
              </w:rPr>
            </w:pPr>
          </w:p>
        </w:tc>
      </w:tr>
      <w:tr w:rsidR="008E0F40" w:rsidRPr="00237492" w14:paraId="5F7D3051" w14:textId="77777777" w:rsidTr="00237492">
        <w:trPr>
          <w:trHeight w:val="80"/>
        </w:trPr>
        <w:tc>
          <w:tcPr>
            <w:tcW w:w="9426" w:type="dxa"/>
            <w:tcBorders>
              <w:top w:val="nil"/>
              <w:bottom w:val="nil"/>
            </w:tcBorders>
          </w:tcPr>
          <w:p w14:paraId="6BDBA544" w14:textId="5A853AC5" w:rsidR="00831A11" w:rsidRPr="00237492" w:rsidRDefault="00831A11" w:rsidP="00831A11">
            <w:pPr>
              <w:pStyle w:val="Reponse"/>
              <w:ind w:left="0" w:right="0" w:hanging="567"/>
              <w:jc w:val="center"/>
              <w:rPr>
                <w:rFonts w:asciiTheme="majorHAnsi" w:hAnsiTheme="majorHAnsi"/>
                <w:b/>
                <w:bCs/>
                <w:color w:val="auto"/>
                <w:sz w:val="20"/>
              </w:rPr>
            </w:pPr>
            <w:r w:rsidRPr="00237492">
              <w:rPr>
                <w:rFonts w:asciiTheme="majorHAnsi" w:hAnsiTheme="majorHAnsi"/>
                <w:b/>
                <w:bCs/>
                <w:color w:val="auto"/>
                <w:sz w:val="20"/>
              </w:rPr>
              <w:t xml:space="preserve">M. </w:t>
            </w:r>
            <w:r w:rsidR="00237492" w:rsidRPr="00237492">
              <w:rPr>
                <w:rFonts w:asciiTheme="majorHAnsi" w:hAnsiTheme="majorHAnsi"/>
                <w:b/>
                <w:bCs/>
                <w:color w:val="auto"/>
                <w:sz w:val="20"/>
              </w:rPr>
              <w:t>Nicolas PORTOLAN</w:t>
            </w:r>
          </w:p>
          <w:p w14:paraId="391E6E60" w14:textId="4046D3AB" w:rsidR="008E0F40" w:rsidRPr="00237492" w:rsidRDefault="00237492" w:rsidP="00237492">
            <w:pPr>
              <w:pStyle w:val="Reponse"/>
              <w:ind w:left="0" w:right="0" w:hanging="567"/>
              <w:jc w:val="center"/>
              <w:rPr>
                <w:rFonts w:asciiTheme="majorHAnsi" w:hAnsiTheme="majorHAnsi"/>
                <w:color w:val="auto"/>
                <w:sz w:val="20"/>
              </w:rPr>
            </w:pPr>
            <w:r w:rsidRPr="00237492">
              <w:rPr>
                <w:rFonts w:asciiTheme="majorHAnsi" w:hAnsiTheme="majorHAnsi"/>
                <w:color w:val="auto"/>
                <w:sz w:val="20"/>
              </w:rPr>
              <w:t>Le Directeur Général des Hôpitaux de Corrèze</w:t>
            </w:r>
          </w:p>
        </w:tc>
      </w:tr>
      <w:tr w:rsidR="008E0F40" w:rsidRPr="00A03F9E" w14:paraId="5E4E3D0E" w14:textId="77777777" w:rsidTr="003E5D13">
        <w:tc>
          <w:tcPr>
            <w:tcW w:w="9426" w:type="dxa"/>
            <w:tcBorders>
              <w:top w:val="nil"/>
              <w:bottom w:val="double" w:sz="6" w:space="0" w:color="auto"/>
            </w:tcBorders>
          </w:tcPr>
          <w:p w14:paraId="60B36C4A" w14:textId="77777777" w:rsidR="008E0F40" w:rsidRPr="00237492" w:rsidRDefault="008E0F40" w:rsidP="003E5D13">
            <w:pPr>
              <w:pStyle w:val="Reponse"/>
              <w:rPr>
                <w:rFonts w:asciiTheme="minorHAnsi" w:hAnsiTheme="minorHAnsi" w:cstheme="minorHAnsi"/>
                <w:color w:val="000000"/>
                <w:sz w:val="6"/>
              </w:rPr>
            </w:pPr>
          </w:p>
        </w:tc>
      </w:tr>
    </w:tbl>
    <w:p w14:paraId="7A892AAF" w14:textId="77777777" w:rsidR="008E0F40" w:rsidRPr="00A03F9E" w:rsidRDefault="008E0F40" w:rsidP="008E0F40">
      <w:pPr>
        <w:pStyle w:val="En-tte"/>
        <w:tabs>
          <w:tab w:val="clear" w:pos="4536"/>
          <w:tab w:val="clear" w:pos="9072"/>
        </w:tabs>
        <w:rPr>
          <w:rFonts w:cstheme="minorHAnsi"/>
          <w:color w:val="000000"/>
          <w:sz w:val="16"/>
          <w:szCs w:val="16"/>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8E0F40" w:rsidRPr="00A03F9E" w14:paraId="181BEF7F" w14:textId="77777777" w:rsidTr="003E5D13">
        <w:tc>
          <w:tcPr>
            <w:tcW w:w="9426" w:type="dxa"/>
            <w:tcBorders>
              <w:top w:val="double" w:sz="6" w:space="0" w:color="auto"/>
              <w:bottom w:val="single" w:sz="6" w:space="0" w:color="auto"/>
            </w:tcBorders>
            <w:shd w:val="pct20" w:color="auto" w:fill="auto"/>
          </w:tcPr>
          <w:p w14:paraId="7B376B4A" w14:textId="77777777" w:rsidR="008E0F40" w:rsidRPr="00A03F9E" w:rsidRDefault="008E0F40" w:rsidP="003E5D13">
            <w:pPr>
              <w:jc w:val="center"/>
              <w:rPr>
                <w:rFonts w:cstheme="minorHAnsi"/>
                <w:i/>
                <w:color w:val="000000"/>
              </w:rPr>
            </w:pPr>
            <w:bookmarkStart w:id="17" w:name="_Hlk523481044"/>
            <w:r w:rsidRPr="00A03F9E">
              <w:rPr>
                <w:rFonts w:cstheme="minorHAnsi"/>
                <w:b/>
                <w:i/>
                <w:color w:val="000000"/>
                <w:sz w:val="28"/>
              </w:rPr>
              <w:t>Comptable public assignataire des paiements</w:t>
            </w:r>
            <w:bookmarkEnd w:id="17"/>
          </w:p>
        </w:tc>
      </w:tr>
      <w:tr w:rsidR="00831A11" w:rsidRPr="00A03F9E" w14:paraId="45E94DF8" w14:textId="77777777" w:rsidTr="003E5D13">
        <w:tc>
          <w:tcPr>
            <w:tcW w:w="9426" w:type="dxa"/>
            <w:tcBorders>
              <w:top w:val="nil"/>
              <w:bottom w:val="nil"/>
            </w:tcBorders>
          </w:tcPr>
          <w:p w14:paraId="3A5B2DF1" w14:textId="77777777" w:rsidR="008F2C94" w:rsidRPr="008F2C94" w:rsidRDefault="008F2C94" w:rsidP="008F2C94">
            <w:pPr>
              <w:pStyle w:val="Reponse"/>
              <w:ind w:hanging="567"/>
              <w:jc w:val="center"/>
              <w:rPr>
                <w:rFonts w:asciiTheme="majorHAnsi" w:hAnsiTheme="majorHAnsi"/>
                <w:b/>
                <w:bCs/>
                <w:color w:val="auto"/>
                <w:sz w:val="20"/>
              </w:rPr>
            </w:pPr>
            <w:r w:rsidRPr="008F2C94">
              <w:rPr>
                <w:rFonts w:asciiTheme="majorHAnsi" w:hAnsiTheme="majorHAnsi"/>
                <w:b/>
                <w:bCs/>
                <w:color w:val="auto"/>
                <w:sz w:val="20"/>
              </w:rPr>
              <w:t>Trésorerie Hospitalière de la Corrèze</w:t>
            </w:r>
          </w:p>
          <w:p w14:paraId="56FE4753" w14:textId="77777777" w:rsidR="008F2C94" w:rsidRPr="008F2C94" w:rsidRDefault="008F2C94" w:rsidP="008F2C94">
            <w:pPr>
              <w:pStyle w:val="Reponse"/>
              <w:ind w:hanging="567"/>
              <w:jc w:val="center"/>
              <w:rPr>
                <w:rFonts w:asciiTheme="majorHAnsi" w:hAnsiTheme="majorHAnsi"/>
                <w:b/>
                <w:bCs/>
                <w:color w:val="auto"/>
                <w:sz w:val="20"/>
              </w:rPr>
            </w:pPr>
            <w:r w:rsidRPr="008F2C94">
              <w:rPr>
                <w:rFonts w:asciiTheme="majorHAnsi" w:hAnsiTheme="majorHAnsi"/>
                <w:b/>
                <w:bCs/>
                <w:color w:val="auto"/>
                <w:sz w:val="20"/>
              </w:rPr>
              <w:t>Cité Administrative Jean Montalat – 7ème étage</w:t>
            </w:r>
          </w:p>
          <w:p w14:paraId="74030DA5" w14:textId="77777777" w:rsidR="008F2C94" w:rsidRPr="008F2C94" w:rsidRDefault="008F2C94" w:rsidP="008F2C94">
            <w:pPr>
              <w:pStyle w:val="Reponse"/>
              <w:ind w:hanging="567"/>
              <w:jc w:val="center"/>
              <w:rPr>
                <w:rFonts w:asciiTheme="majorHAnsi" w:hAnsiTheme="majorHAnsi"/>
                <w:b/>
                <w:bCs/>
                <w:color w:val="auto"/>
                <w:sz w:val="20"/>
              </w:rPr>
            </w:pPr>
            <w:r w:rsidRPr="008F2C94">
              <w:rPr>
                <w:rFonts w:asciiTheme="majorHAnsi" w:hAnsiTheme="majorHAnsi"/>
                <w:b/>
                <w:bCs/>
                <w:color w:val="auto"/>
                <w:sz w:val="20"/>
              </w:rPr>
              <w:t>Place Martial Brigouleix – BP 314</w:t>
            </w:r>
          </w:p>
          <w:p w14:paraId="342F729F" w14:textId="77777777" w:rsidR="008F2C94" w:rsidRPr="008F2C94" w:rsidRDefault="008F2C94" w:rsidP="008F2C94">
            <w:pPr>
              <w:pStyle w:val="Reponse"/>
              <w:ind w:hanging="567"/>
              <w:jc w:val="center"/>
              <w:rPr>
                <w:rFonts w:asciiTheme="majorHAnsi" w:hAnsiTheme="majorHAnsi"/>
                <w:b/>
                <w:bCs/>
                <w:color w:val="auto"/>
                <w:sz w:val="20"/>
              </w:rPr>
            </w:pPr>
            <w:r w:rsidRPr="008F2C94">
              <w:rPr>
                <w:rFonts w:asciiTheme="majorHAnsi" w:hAnsiTheme="majorHAnsi"/>
                <w:b/>
                <w:bCs/>
                <w:color w:val="auto"/>
                <w:sz w:val="20"/>
              </w:rPr>
              <w:t>19011 TULLE CEDEX</w:t>
            </w:r>
          </w:p>
          <w:p w14:paraId="0B0B2724" w14:textId="4773A3AE" w:rsidR="00831A11" w:rsidRPr="00D12A28" w:rsidRDefault="00831A11" w:rsidP="003E5D13">
            <w:pPr>
              <w:pStyle w:val="Reponse"/>
              <w:ind w:left="0" w:right="0" w:hanging="567"/>
              <w:jc w:val="center"/>
              <w:rPr>
                <w:rFonts w:asciiTheme="minorHAnsi" w:hAnsiTheme="minorHAnsi" w:cstheme="minorHAnsi"/>
                <w:color w:val="auto"/>
                <w:sz w:val="20"/>
                <w:highlight w:val="yellow"/>
              </w:rPr>
            </w:pPr>
          </w:p>
        </w:tc>
      </w:tr>
      <w:tr w:rsidR="00831A11" w:rsidRPr="00A03F9E" w14:paraId="7E07EC2A" w14:textId="77777777" w:rsidTr="003E5D13">
        <w:tc>
          <w:tcPr>
            <w:tcW w:w="9426" w:type="dxa"/>
            <w:tcBorders>
              <w:top w:val="nil"/>
              <w:bottom w:val="double" w:sz="6" w:space="0" w:color="auto"/>
            </w:tcBorders>
          </w:tcPr>
          <w:p w14:paraId="2260FE49" w14:textId="77777777" w:rsidR="00831A11" w:rsidRPr="00D12A28" w:rsidRDefault="00831A11" w:rsidP="003E5D13">
            <w:pPr>
              <w:pStyle w:val="Reponse"/>
              <w:rPr>
                <w:rFonts w:asciiTheme="minorHAnsi" w:hAnsiTheme="minorHAnsi" w:cstheme="minorHAnsi"/>
                <w:color w:val="000000"/>
                <w:sz w:val="6"/>
                <w:highlight w:val="yellow"/>
              </w:rPr>
            </w:pPr>
          </w:p>
        </w:tc>
      </w:tr>
    </w:tbl>
    <w:p w14:paraId="10FC0990" w14:textId="77777777" w:rsidR="00831A11" w:rsidRPr="00A03F9E" w:rsidRDefault="00831A11" w:rsidP="00831A11">
      <w:pPr>
        <w:pStyle w:val="En-tte"/>
        <w:tabs>
          <w:tab w:val="clear" w:pos="4536"/>
          <w:tab w:val="clear" w:pos="9072"/>
        </w:tabs>
        <w:rPr>
          <w:rFonts w:cstheme="minorHAnsi"/>
          <w:color w:val="000000"/>
          <w:sz w:val="16"/>
          <w:szCs w:val="16"/>
        </w:rPr>
      </w:pPr>
    </w:p>
    <w:p w14:paraId="3336C08A" w14:textId="77777777" w:rsidR="004B5EEC" w:rsidRPr="00544C46" w:rsidRDefault="004B5EEC" w:rsidP="00370950"/>
    <w:p w14:paraId="677AA6A2" w14:textId="21F7F681" w:rsidR="00370950" w:rsidRPr="00544C46" w:rsidRDefault="00370950" w:rsidP="00370950">
      <w:pPr>
        <w:pBdr>
          <w:top w:val="single" w:sz="4" w:space="1" w:color="auto"/>
          <w:left w:val="single" w:sz="4" w:space="4" w:color="auto"/>
          <w:bottom w:val="single" w:sz="4" w:space="1" w:color="auto"/>
          <w:right w:val="single" w:sz="4" w:space="4" w:color="auto"/>
        </w:pBdr>
      </w:pPr>
      <w:r w:rsidRPr="00544C46">
        <w:t>Cadre réservé à la mention NANTISSEMENT</w:t>
      </w:r>
      <w:r w:rsidR="00F052A8">
        <w:t xml:space="preserve"> </w:t>
      </w:r>
      <w:r w:rsidRPr="00544C46">
        <w:t>:</w:t>
      </w:r>
    </w:p>
    <w:p w14:paraId="675778E1" w14:textId="77777777" w:rsidR="00370950" w:rsidRPr="00544C46" w:rsidRDefault="00370950" w:rsidP="00370950">
      <w:pPr>
        <w:pBdr>
          <w:top w:val="single" w:sz="4" w:space="1" w:color="auto"/>
          <w:left w:val="single" w:sz="4" w:space="4" w:color="auto"/>
          <w:bottom w:val="single" w:sz="4" w:space="1" w:color="auto"/>
          <w:right w:val="single" w:sz="4" w:space="4" w:color="auto"/>
        </w:pBdr>
      </w:pPr>
    </w:p>
    <w:p w14:paraId="21C53C63" w14:textId="77777777" w:rsidR="00370950" w:rsidRPr="00544C46" w:rsidRDefault="00370950" w:rsidP="00370950">
      <w:pPr>
        <w:pBdr>
          <w:top w:val="single" w:sz="4" w:space="1" w:color="auto"/>
          <w:left w:val="single" w:sz="4" w:space="4" w:color="auto"/>
          <w:bottom w:val="single" w:sz="4" w:space="1" w:color="auto"/>
          <w:right w:val="single" w:sz="4" w:space="4" w:color="auto"/>
        </w:pBdr>
      </w:pPr>
    </w:p>
    <w:p w14:paraId="6238F638" w14:textId="77777777" w:rsidR="00370950" w:rsidRPr="00544C46" w:rsidRDefault="00370950" w:rsidP="00370950">
      <w:pPr>
        <w:pBdr>
          <w:top w:val="single" w:sz="4" w:space="1" w:color="auto"/>
          <w:left w:val="single" w:sz="4" w:space="4" w:color="auto"/>
          <w:bottom w:val="single" w:sz="4" w:space="1" w:color="auto"/>
          <w:right w:val="single" w:sz="4" w:space="4" w:color="auto"/>
        </w:pBdr>
      </w:pPr>
    </w:p>
    <w:p w14:paraId="3E4A9C7C" w14:textId="77777777" w:rsidR="00370950" w:rsidRPr="00544C46" w:rsidRDefault="00370950" w:rsidP="00370950">
      <w:pPr>
        <w:pBdr>
          <w:top w:val="single" w:sz="4" w:space="1" w:color="auto"/>
          <w:left w:val="single" w:sz="4" w:space="4" w:color="auto"/>
          <w:bottom w:val="single" w:sz="4" w:space="1" w:color="auto"/>
          <w:right w:val="single" w:sz="4" w:space="4" w:color="auto"/>
        </w:pBdr>
        <w:rPr>
          <w:sz w:val="22"/>
        </w:rPr>
      </w:pPr>
    </w:p>
    <w:p w14:paraId="1AB4CCE2" w14:textId="7F5C6B30" w:rsidR="009119BC" w:rsidRDefault="009119BC" w:rsidP="009119BC"/>
    <w:p w14:paraId="02725CC2" w14:textId="77777777" w:rsidR="00892CA4" w:rsidRPr="00F240DB" w:rsidRDefault="00892CA4" w:rsidP="009119BC"/>
    <w:p w14:paraId="7EE28856" w14:textId="79E308A7" w:rsidR="00370950" w:rsidRPr="00544C46" w:rsidRDefault="00370950" w:rsidP="00370950">
      <w:pPr>
        <w:pStyle w:val="Titre1"/>
      </w:pPr>
      <w:r w:rsidRPr="00544C46">
        <w:br w:type="page"/>
      </w:r>
      <w:bookmarkStart w:id="18" w:name="_Toc86460097"/>
      <w:bookmarkStart w:id="19" w:name="_Toc90964046"/>
      <w:bookmarkStart w:id="20" w:name="_Toc97094700"/>
      <w:bookmarkStart w:id="21" w:name="_Toc113087238"/>
      <w:bookmarkStart w:id="22" w:name="_Toc201656537"/>
      <w:r w:rsidR="007E608E">
        <w:lastRenderedPageBreak/>
        <w:t xml:space="preserve">Engagement </w:t>
      </w:r>
      <w:r w:rsidR="009433B6">
        <w:t>et identification du titulaire</w:t>
      </w:r>
      <w:bookmarkEnd w:id="22"/>
      <w:r w:rsidR="009433B6">
        <w:t xml:space="preserve"> </w:t>
      </w:r>
      <w:bookmarkEnd w:id="18"/>
      <w:bookmarkEnd w:id="19"/>
      <w:bookmarkEnd w:id="20"/>
      <w:bookmarkEnd w:id="21"/>
    </w:p>
    <w:p w14:paraId="67FF948B" w14:textId="5D5F679F" w:rsidR="009433B6" w:rsidRPr="009433B6" w:rsidRDefault="009433B6" w:rsidP="009433B6">
      <w:pPr>
        <w:spacing w:after="200" w:line="276" w:lineRule="auto"/>
        <w:rPr>
          <w:rFonts w:eastAsia="Calibri" w:cstheme="minorHAnsi"/>
          <w:szCs w:val="20"/>
        </w:rPr>
      </w:pPr>
      <w:r w:rsidRPr="009433B6">
        <w:rPr>
          <w:rFonts w:eastAsia="Calibri" w:cstheme="minorHAnsi"/>
          <w:szCs w:val="20"/>
        </w:rPr>
        <w:t xml:space="preserve">Après avoir pris connaissance des pièces constitutives du marché </w:t>
      </w:r>
      <w:r w:rsidRPr="003D40F9">
        <w:rPr>
          <w:rFonts w:eastAsia="Calibri" w:cstheme="minorHAnsi"/>
          <w:szCs w:val="20"/>
        </w:rPr>
        <w:t>décrites à l’article 2 du</w:t>
      </w:r>
      <w:r w:rsidRPr="009433B6">
        <w:rPr>
          <w:rFonts w:eastAsia="Calibri" w:cstheme="minorHAnsi"/>
          <w:szCs w:val="20"/>
        </w:rPr>
        <w:t xml:space="preserve"> CCAP du marché,</w:t>
      </w:r>
      <w:r>
        <w:rPr>
          <w:rFonts w:eastAsia="Calibri" w:cstheme="minorHAnsi"/>
          <w:szCs w:val="20"/>
        </w:rPr>
        <w:t xml:space="preserve"> </w:t>
      </w:r>
      <w:r w:rsidRPr="009433B6">
        <w:rPr>
          <w:rFonts w:eastAsia="Calibri" w:cstheme="minorHAnsi"/>
          <w:szCs w:val="20"/>
        </w:rPr>
        <w:t>et conformément à leurs clauses,</w:t>
      </w:r>
    </w:p>
    <w:p w14:paraId="52F27E06" w14:textId="77777777" w:rsidR="009433B6" w:rsidRPr="009433B6" w:rsidRDefault="009433B6" w:rsidP="009433B6">
      <w:pPr>
        <w:spacing w:after="200" w:line="276" w:lineRule="auto"/>
        <w:ind w:left="567"/>
        <w:rPr>
          <w:rFonts w:eastAsia="Calibri" w:cstheme="minorHAnsi"/>
          <w:szCs w:val="20"/>
        </w:rPr>
      </w:pPr>
      <w:r w:rsidRPr="009433B6">
        <w:rPr>
          <w:rFonts w:eastAsia="Calibri" w:cstheme="minorHAnsi"/>
          <w:szCs w:val="20"/>
        </w:rPr>
        <w:sym w:font="Wingdings" w:char="F071"/>
      </w:r>
      <w:r w:rsidRPr="009433B6">
        <w:rPr>
          <w:rFonts w:eastAsia="Calibri" w:cstheme="minorHAnsi"/>
          <w:szCs w:val="20"/>
        </w:rPr>
        <w:t xml:space="preserve"> Le signataire</w:t>
      </w:r>
    </w:p>
    <w:p w14:paraId="3BD98ABD" w14:textId="77777777" w:rsidR="009433B6" w:rsidRPr="009433B6" w:rsidRDefault="009433B6" w:rsidP="009433B6">
      <w:pPr>
        <w:spacing w:after="200" w:line="276" w:lineRule="auto"/>
        <w:ind w:left="1418"/>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s’engage, sur la base de son offre et pour son propre compte ;</w:t>
      </w:r>
    </w:p>
    <w:p w14:paraId="23AC5758" w14:textId="77777777" w:rsidR="009433B6" w:rsidRPr="009433B6" w:rsidRDefault="009433B6" w:rsidP="009433B6">
      <w:pPr>
        <w:spacing w:after="200" w:line="276" w:lineRule="auto"/>
        <w:rPr>
          <w:rFonts w:eastAsia="Calibri" w:cstheme="minorHAnsi"/>
          <w:szCs w:val="20"/>
        </w:rPr>
      </w:pPr>
      <w:r w:rsidRPr="009433B6">
        <w:rPr>
          <w:rFonts w:eastAsia="Calibri" w:cstheme="minorHAnsi"/>
          <w:i/>
          <w:szCs w:val="20"/>
        </w:rPr>
        <w:t>[Indiquer le nom commercial et la dénomination sociale du candidat, les adresses de son établissement et de son siège social (si elle est différente de celle de l’établissement), son adresse électronique, ses numéros de téléphone et de télécopie et son numéro SIRET.]</w:t>
      </w:r>
    </w:p>
    <w:p w14:paraId="259F86EA" w14:textId="77777777" w:rsidR="009433B6" w:rsidRPr="009433B6" w:rsidRDefault="009433B6" w:rsidP="009433B6">
      <w:pPr>
        <w:spacing w:after="200" w:line="276" w:lineRule="auto"/>
        <w:ind w:firstLine="1418"/>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engage la société ……………………… sur la base de son offre ;</w:t>
      </w:r>
    </w:p>
    <w:p w14:paraId="74077E78" w14:textId="77777777" w:rsidR="009433B6" w:rsidRDefault="009433B6" w:rsidP="009433B6">
      <w:pPr>
        <w:spacing w:after="200" w:line="276" w:lineRule="auto"/>
        <w:rPr>
          <w:rFonts w:eastAsia="Calibri" w:cstheme="minorHAnsi"/>
          <w:i/>
          <w:szCs w:val="20"/>
        </w:rPr>
      </w:pPr>
      <w:r w:rsidRPr="009433B6">
        <w:rPr>
          <w:rFonts w:eastAsia="Calibri" w:cstheme="minorHAnsi"/>
          <w:i/>
          <w:szCs w:val="20"/>
        </w:rPr>
        <w:t>[Indiquer le nom commercial et la dénomination sociale du candidat, les adresses de son établissement et de son siège social (si elle est différente de celle de l’établissement), son adresse électronique, ses numéros de téléphone et de télécopie et son numéro SIRET.]</w:t>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
        <w:gridCol w:w="2092"/>
        <w:gridCol w:w="1513"/>
        <w:gridCol w:w="958"/>
        <w:gridCol w:w="560"/>
        <w:gridCol w:w="1180"/>
        <w:gridCol w:w="2094"/>
      </w:tblGrid>
      <w:tr w:rsidR="00BD52D2" w:rsidRPr="00765BFB" w14:paraId="2BFFA50C" w14:textId="77777777" w:rsidTr="003E5D13">
        <w:tc>
          <w:tcPr>
            <w:tcW w:w="284" w:type="dxa"/>
            <w:shd w:val="clear" w:color="auto" w:fill="F2F2F2" w:themeFill="background1" w:themeFillShade="F2"/>
          </w:tcPr>
          <w:p w14:paraId="09A211C7" w14:textId="77777777" w:rsidR="00BD52D2" w:rsidRPr="00765BFB" w:rsidRDefault="00BD52D2" w:rsidP="003E5D13">
            <w:pPr>
              <w:rPr>
                <w:b/>
              </w:rPr>
            </w:pPr>
          </w:p>
        </w:tc>
        <w:tc>
          <w:tcPr>
            <w:tcW w:w="8611" w:type="dxa"/>
            <w:gridSpan w:val="6"/>
            <w:tcBorders>
              <w:bottom w:val="single" w:sz="4" w:space="0" w:color="auto"/>
            </w:tcBorders>
            <w:shd w:val="clear" w:color="auto" w:fill="F2F2F2" w:themeFill="background1" w:themeFillShade="F2"/>
            <w:vAlign w:val="bottom"/>
          </w:tcPr>
          <w:p w14:paraId="2E130DA8" w14:textId="449AD66F" w:rsidR="00BD52D2" w:rsidRPr="00765BFB" w:rsidRDefault="001929C5" w:rsidP="003E5D13">
            <w:pPr>
              <w:rPr>
                <w:b/>
              </w:rPr>
            </w:pPr>
            <w:r>
              <w:rPr>
                <w:b/>
              </w:rPr>
              <w:t>Signataire</w:t>
            </w:r>
            <w:r w:rsidR="00BD52D2" w:rsidRPr="00765BFB">
              <w:rPr>
                <w:b/>
              </w:rPr>
              <w:t xml:space="preserve"> </w:t>
            </w:r>
            <w:r w:rsidR="00BD52D2">
              <w:rPr>
                <w:b/>
              </w:rPr>
              <w:t xml:space="preserve">/ </w:t>
            </w:r>
            <w:r w:rsidR="00BD52D2" w:rsidRPr="00765BFB">
              <w:rPr>
                <w:b/>
              </w:rPr>
              <w:t xml:space="preserve">Personne </w:t>
            </w:r>
            <w:r w:rsidR="00BD52D2">
              <w:rPr>
                <w:b/>
              </w:rPr>
              <w:t>p</w:t>
            </w:r>
            <w:r w:rsidR="00BD52D2" w:rsidRPr="00765BFB">
              <w:rPr>
                <w:b/>
              </w:rPr>
              <w:t xml:space="preserve">hysique ou </w:t>
            </w:r>
            <w:r w:rsidR="00BD52D2">
              <w:rPr>
                <w:b/>
              </w:rPr>
              <w:t>m</w:t>
            </w:r>
            <w:r w:rsidR="00BD52D2" w:rsidRPr="00765BFB">
              <w:rPr>
                <w:b/>
              </w:rPr>
              <w:t>orale</w:t>
            </w:r>
          </w:p>
        </w:tc>
      </w:tr>
      <w:tr w:rsidR="00BD52D2" w:rsidRPr="00765BFB" w14:paraId="00C57ECF" w14:textId="77777777" w:rsidTr="003E5D13">
        <w:tc>
          <w:tcPr>
            <w:tcW w:w="284" w:type="dxa"/>
            <w:tcBorders>
              <w:right w:val="single" w:sz="4" w:space="0" w:color="auto"/>
            </w:tcBorders>
            <w:shd w:val="clear" w:color="auto" w:fill="F2F2F2" w:themeFill="background1" w:themeFillShade="F2"/>
          </w:tcPr>
          <w:p w14:paraId="096B8DFC" w14:textId="77777777" w:rsidR="00BD52D2" w:rsidRPr="00765BFB" w:rsidRDefault="00BD52D2" w:rsidP="003E5D13">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E32C11A" w14:textId="77777777" w:rsidR="00BD52D2" w:rsidRPr="00765BFB" w:rsidRDefault="00BD52D2" w:rsidP="003E5D13">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7C270A5D" w14:textId="77777777" w:rsidR="00BD52D2" w:rsidRPr="00765BFB" w:rsidRDefault="00BD52D2" w:rsidP="003E5D13"/>
        </w:tc>
      </w:tr>
      <w:tr w:rsidR="00BD52D2" w14:paraId="5F384163" w14:textId="77777777" w:rsidTr="003E5D13">
        <w:tc>
          <w:tcPr>
            <w:tcW w:w="284" w:type="dxa"/>
            <w:tcBorders>
              <w:right w:val="single" w:sz="4" w:space="0" w:color="auto"/>
            </w:tcBorders>
            <w:shd w:val="clear" w:color="auto" w:fill="F2F2F2" w:themeFill="background1" w:themeFillShade="F2"/>
          </w:tcPr>
          <w:p w14:paraId="339E89C4" w14:textId="77777777" w:rsidR="00BD52D2" w:rsidRPr="00765BFB" w:rsidRDefault="00BD52D2" w:rsidP="003E5D13">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417F161" w14:textId="77777777" w:rsidR="00BD52D2" w:rsidRDefault="00BD52D2" w:rsidP="003E5D13">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0593FF08" w14:textId="77777777" w:rsidR="00BD52D2" w:rsidRDefault="00BD52D2" w:rsidP="003E5D13"/>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9AB772D" w14:textId="77777777" w:rsidR="00BD52D2" w:rsidRDefault="00BD52D2" w:rsidP="003E5D13">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6207C5B3" w14:textId="77777777" w:rsidR="00BD52D2" w:rsidRDefault="00BD52D2" w:rsidP="003E5D13"/>
        </w:tc>
      </w:tr>
      <w:tr w:rsidR="00BD52D2" w14:paraId="306AAD49" w14:textId="77777777" w:rsidTr="003E5D13">
        <w:tc>
          <w:tcPr>
            <w:tcW w:w="284" w:type="dxa"/>
            <w:tcBorders>
              <w:right w:val="single" w:sz="4" w:space="0" w:color="auto"/>
            </w:tcBorders>
            <w:shd w:val="clear" w:color="auto" w:fill="F2F2F2" w:themeFill="background1" w:themeFillShade="F2"/>
          </w:tcPr>
          <w:p w14:paraId="0C31593F" w14:textId="77777777" w:rsidR="00BD52D2" w:rsidRPr="00765BFB" w:rsidRDefault="00BD52D2" w:rsidP="003E5D13">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C39770A" w14:textId="77777777" w:rsidR="00BD52D2" w:rsidRPr="00765BFB" w:rsidRDefault="00BD52D2" w:rsidP="003E5D13">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23989A78" w14:textId="77777777" w:rsidR="00BD52D2" w:rsidRDefault="00BD52D2" w:rsidP="003E5D13"/>
        </w:tc>
      </w:tr>
      <w:tr w:rsidR="00BD52D2" w14:paraId="6DABBC2D" w14:textId="77777777" w:rsidTr="003E5D13">
        <w:tc>
          <w:tcPr>
            <w:tcW w:w="284" w:type="dxa"/>
            <w:tcBorders>
              <w:right w:val="single" w:sz="4" w:space="0" w:color="auto"/>
            </w:tcBorders>
            <w:shd w:val="clear" w:color="auto" w:fill="F2F2F2" w:themeFill="background1" w:themeFillShade="F2"/>
          </w:tcPr>
          <w:p w14:paraId="07868C22" w14:textId="77777777" w:rsidR="00BD52D2" w:rsidRPr="00765BFB" w:rsidRDefault="00BD52D2" w:rsidP="003E5D13">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FBABA2F" w14:textId="77777777" w:rsidR="00BD52D2" w:rsidRDefault="00BD52D2" w:rsidP="003E5D13">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49858201" w14:textId="77777777" w:rsidR="00BD52D2" w:rsidRDefault="00BD52D2" w:rsidP="003E5D13"/>
        </w:tc>
        <w:tc>
          <w:tcPr>
            <w:tcW w:w="1559" w:type="dxa"/>
            <w:gridSpan w:val="2"/>
            <w:tcBorders>
              <w:top w:val="single" w:sz="4" w:space="0" w:color="auto"/>
              <w:left w:val="single" w:sz="4" w:space="0" w:color="auto"/>
              <w:bottom w:val="single" w:sz="4" w:space="0" w:color="auto"/>
              <w:right w:val="single" w:sz="4" w:space="0" w:color="auto"/>
            </w:tcBorders>
          </w:tcPr>
          <w:p w14:paraId="21D92D8B" w14:textId="77777777" w:rsidR="00BD52D2" w:rsidRDefault="00BD52D2" w:rsidP="003E5D13"/>
        </w:tc>
        <w:tc>
          <w:tcPr>
            <w:tcW w:w="3367" w:type="dxa"/>
            <w:gridSpan w:val="2"/>
            <w:tcBorders>
              <w:top w:val="single" w:sz="4" w:space="0" w:color="auto"/>
              <w:left w:val="single" w:sz="4" w:space="0" w:color="auto"/>
              <w:bottom w:val="single" w:sz="4" w:space="0" w:color="auto"/>
              <w:right w:val="single" w:sz="4" w:space="0" w:color="auto"/>
            </w:tcBorders>
          </w:tcPr>
          <w:p w14:paraId="23B4E46C" w14:textId="77777777" w:rsidR="00BD52D2" w:rsidRDefault="00BD52D2" w:rsidP="003E5D13"/>
        </w:tc>
      </w:tr>
      <w:tr w:rsidR="00BD52D2" w14:paraId="53EE66FB" w14:textId="77777777" w:rsidTr="003E5D13">
        <w:tc>
          <w:tcPr>
            <w:tcW w:w="284" w:type="dxa"/>
          </w:tcPr>
          <w:p w14:paraId="705F0C58" w14:textId="77777777" w:rsidR="00BD52D2" w:rsidRDefault="00BD52D2" w:rsidP="003E5D13"/>
        </w:tc>
        <w:tc>
          <w:tcPr>
            <w:tcW w:w="2126" w:type="dxa"/>
            <w:tcBorders>
              <w:top w:val="single" w:sz="4" w:space="0" w:color="auto"/>
              <w:bottom w:val="single" w:sz="4" w:space="0" w:color="auto"/>
            </w:tcBorders>
            <w:vAlign w:val="bottom"/>
          </w:tcPr>
          <w:p w14:paraId="096991DF" w14:textId="77777777" w:rsidR="00BD52D2" w:rsidRDefault="00BD52D2" w:rsidP="003E5D13"/>
        </w:tc>
        <w:tc>
          <w:tcPr>
            <w:tcW w:w="6485" w:type="dxa"/>
            <w:gridSpan w:val="5"/>
            <w:tcBorders>
              <w:top w:val="single" w:sz="4" w:space="0" w:color="auto"/>
              <w:bottom w:val="single" w:sz="4" w:space="0" w:color="auto"/>
            </w:tcBorders>
          </w:tcPr>
          <w:p w14:paraId="320DBBE7" w14:textId="77777777" w:rsidR="00BD52D2" w:rsidRDefault="00BD52D2" w:rsidP="003E5D13"/>
        </w:tc>
      </w:tr>
      <w:tr w:rsidR="00BD52D2" w14:paraId="0E70C744" w14:textId="77777777" w:rsidTr="003E5D13">
        <w:tc>
          <w:tcPr>
            <w:tcW w:w="284" w:type="dxa"/>
            <w:tcBorders>
              <w:right w:val="single" w:sz="4" w:space="0" w:color="auto"/>
            </w:tcBorders>
          </w:tcPr>
          <w:p w14:paraId="7BF191C2" w14:textId="77777777" w:rsidR="00BD52D2" w:rsidRPr="00765BFB" w:rsidRDefault="00BD52D2" w:rsidP="003E5D13">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7D71B2DD" w14:textId="77777777" w:rsidR="00BD52D2" w:rsidRDefault="00BD52D2" w:rsidP="003E5D13">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0DE7BE00" w14:textId="77777777" w:rsidR="00BD52D2" w:rsidRDefault="00BD52D2" w:rsidP="003E5D13"/>
        </w:tc>
      </w:tr>
      <w:tr w:rsidR="00BD52D2" w14:paraId="64D69D31" w14:textId="77777777" w:rsidTr="003E5D13">
        <w:tc>
          <w:tcPr>
            <w:tcW w:w="284" w:type="dxa"/>
            <w:tcBorders>
              <w:right w:val="single" w:sz="4" w:space="0" w:color="auto"/>
            </w:tcBorders>
          </w:tcPr>
          <w:p w14:paraId="17993733" w14:textId="77777777" w:rsidR="00BD52D2" w:rsidRDefault="00BD52D2" w:rsidP="003E5D13"/>
        </w:tc>
        <w:tc>
          <w:tcPr>
            <w:tcW w:w="2126" w:type="dxa"/>
            <w:tcBorders>
              <w:left w:val="single" w:sz="4" w:space="0" w:color="auto"/>
              <w:right w:val="single" w:sz="4" w:space="0" w:color="auto"/>
            </w:tcBorders>
            <w:shd w:val="clear" w:color="auto" w:fill="F2F2F2" w:themeFill="background1" w:themeFillShade="F2"/>
            <w:vAlign w:val="bottom"/>
          </w:tcPr>
          <w:p w14:paraId="6BE75B8B" w14:textId="77777777" w:rsidR="00BD52D2" w:rsidRDefault="00BD52D2" w:rsidP="003E5D13"/>
        </w:tc>
        <w:tc>
          <w:tcPr>
            <w:tcW w:w="6485" w:type="dxa"/>
            <w:gridSpan w:val="5"/>
            <w:tcBorders>
              <w:top w:val="single" w:sz="4" w:space="0" w:color="auto"/>
              <w:left w:val="single" w:sz="4" w:space="0" w:color="auto"/>
              <w:bottom w:val="single" w:sz="4" w:space="0" w:color="auto"/>
              <w:right w:val="single" w:sz="4" w:space="0" w:color="auto"/>
            </w:tcBorders>
          </w:tcPr>
          <w:p w14:paraId="25AFD04B" w14:textId="77777777" w:rsidR="00BD52D2" w:rsidRDefault="00BD52D2" w:rsidP="003E5D13"/>
        </w:tc>
      </w:tr>
      <w:tr w:rsidR="00BD52D2" w14:paraId="639D84F3" w14:textId="77777777" w:rsidTr="003E5D13">
        <w:tc>
          <w:tcPr>
            <w:tcW w:w="284" w:type="dxa"/>
            <w:tcBorders>
              <w:right w:val="single" w:sz="4" w:space="0" w:color="auto"/>
            </w:tcBorders>
          </w:tcPr>
          <w:p w14:paraId="185959BD" w14:textId="77777777" w:rsidR="00BD52D2" w:rsidRDefault="00BD52D2" w:rsidP="003E5D13"/>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36D46195" w14:textId="77777777" w:rsidR="00BD52D2" w:rsidRPr="00866902" w:rsidRDefault="00BD52D2" w:rsidP="003E5D13">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0CB05445" w14:textId="77777777" w:rsidR="00BD52D2" w:rsidRPr="00765BFB" w:rsidRDefault="00BD52D2" w:rsidP="003E5D13">
            <w:pPr>
              <w:rPr>
                <w:rFonts w:ascii="Calibri" w:eastAsia="Times New Roman" w:hAnsi="Calibri" w:cs="Calibri"/>
                <w:color w:val="000000"/>
                <w:sz w:val="22"/>
                <w:lang w:eastAsia="fr-FR"/>
              </w:rPr>
            </w:pPr>
          </w:p>
        </w:tc>
      </w:tr>
      <w:tr w:rsidR="00BD52D2" w:rsidRPr="00866902" w14:paraId="26C3EBF3" w14:textId="77777777" w:rsidTr="003E5D13">
        <w:tc>
          <w:tcPr>
            <w:tcW w:w="284" w:type="dxa"/>
            <w:tcBorders>
              <w:right w:val="single" w:sz="4" w:space="0" w:color="auto"/>
            </w:tcBorders>
          </w:tcPr>
          <w:p w14:paraId="2D024CB9" w14:textId="77777777" w:rsidR="00BD52D2" w:rsidRPr="00866902" w:rsidRDefault="00BD52D2" w:rsidP="003E5D13"/>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4C462501" w14:textId="77777777" w:rsidR="00BD52D2" w:rsidRPr="00866902" w:rsidRDefault="00BD52D2" w:rsidP="003E5D13">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3A06825D" w14:textId="77777777" w:rsidR="00BD52D2" w:rsidRPr="00866902" w:rsidRDefault="00BD52D2" w:rsidP="003E5D13">
            <w:pPr>
              <w:rPr>
                <w:rFonts w:ascii="Calibri" w:eastAsia="Times New Roman" w:hAnsi="Calibri" w:cs="Calibri"/>
                <w:color w:val="000000"/>
                <w:sz w:val="22"/>
                <w:lang w:eastAsia="fr-FR"/>
              </w:rPr>
            </w:pPr>
          </w:p>
        </w:tc>
      </w:tr>
      <w:tr w:rsidR="00BD52D2" w14:paraId="3946CBB9" w14:textId="77777777" w:rsidTr="003E5D13">
        <w:tc>
          <w:tcPr>
            <w:tcW w:w="284" w:type="dxa"/>
          </w:tcPr>
          <w:p w14:paraId="453F8BAA" w14:textId="77777777" w:rsidR="00BD52D2" w:rsidRDefault="00BD52D2" w:rsidP="003E5D13"/>
        </w:tc>
        <w:tc>
          <w:tcPr>
            <w:tcW w:w="2126" w:type="dxa"/>
            <w:tcBorders>
              <w:top w:val="single" w:sz="4" w:space="0" w:color="auto"/>
              <w:bottom w:val="single" w:sz="4" w:space="0" w:color="auto"/>
            </w:tcBorders>
            <w:shd w:val="clear" w:color="auto" w:fill="F2F2F2" w:themeFill="background1" w:themeFillShade="F2"/>
            <w:vAlign w:val="bottom"/>
          </w:tcPr>
          <w:p w14:paraId="31DDD00D" w14:textId="77777777" w:rsidR="00BD52D2" w:rsidRDefault="00BD52D2" w:rsidP="003E5D13">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25834DA7" w14:textId="77777777" w:rsidR="00BD52D2" w:rsidRDefault="00BD52D2" w:rsidP="003E5D13">
            <w:r w:rsidRPr="00765BFB">
              <w:rPr>
                <w:rFonts w:ascii="Calibri" w:eastAsia="Times New Roman" w:hAnsi="Calibri" w:cs="Calibri"/>
                <w:color w:val="000000"/>
                <w:sz w:val="22"/>
                <w:lang w:eastAsia="fr-FR"/>
              </w:rPr>
              <w:t>(Responsable du marché)</w:t>
            </w:r>
          </w:p>
        </w:tc>
      </w:tr>
      <w:tr w:rsidR="00BD52D2" w14:paraId="425743CE" w14:textId="77777777" w:rsidTr="003E5D13">
        <w:tc>
          <w:tcPr>
            <w:tcW w:w="284" w:type="dxa"/>
            <w:tcBorders>
              <w:right w:val="single" w:sz="4" w:space="0" w:color="auto"/>
            </w:tcBorders>
          </w:tcPr>
          <w:p w14:paraId="6C0239B1" w14:textId="77777777" w:rsidR="00BD52D2" w:rsidRDefault="00BD52D2" w:rsidP="003E5D13"/>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C6C3210" w14:textId="77777777" w:rsidR="00BD52D2" w:rsidRDefault="00BD52D2" w:rsidP="003E5D13">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4DC965E8" w14:textId="77777777" w:rsidR="00BD52D2" w:rsidRDefault="00BD52D2" w:rsidP="003E5D13"/>
        </w:tc>
      </w:tr>
      <w:tr w:rsidR="00BD52D2" w14:paraId="5CF2575D" w14:textId="77777777" w:rsidTr="003E5D13">
        <w:tc>
          <w:tcPr>
            <w:tcW w:w="284" w:type="dxa"/>
            <w:tcBorders>
              <w:right w:val="single" w:sz="4" w:space="0" w:color="auto"/>
            </w:tcBorders>
          </w:tcPr>
          <w:p w14:paraId="28D11D77" w14:textId="77777777" w:rsidR="00BD52D2" w:rsidRDefault="00BD52D2" w:rsidP="003E5D13"/>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96419B8" w14:textId="77777777" w:rsidR="00BD52D2" w:rsidRDefault="00BD52D2" w:rsidP="003E5D13">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103BB097" w14:textId="77777777" w:rsidR="00BD52D2" w:rsidRDefault="00BD52D2" w:rsidP="003E5D13"/>
        </w:tc>
      </w:tr>
      <w:tr w:rsidR="00BD52D2" w14:paraId="3C51FAD1" w14:textId="77777777" w:rsidTr="003E5D13">
        <w:tc>
          <w:tcPr>
            <w:tcW w:w="284" w:type="dxa"/>
            <w:tcBorders>
              <w:right w:val="single" w:sz="4" w:space="0" w:color="auto"/>
            </w:tcBorders>
          </w:tcPr>
          <w:p w14:paraId="580E61B3" w14:textId="77777777" w:rsidR="00BD52D2" w:rsidRDefault="00BD52D2" w:rsidP="003E5D13"/>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AC704D7" w14:textId="77777777" w:rsidR="00BD52D2" w:rsidRDefault="00BD52D2" w:rsidP="003E5D13">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00118CC4" w14:textId="77777777" w:rsidR="00BD52D2" w:rsidRDefault="00BD52D2" w:rsidP="003E5D13"/>
        </w:tc>
      </w:tr>
      <w:tr w:rsidR="00BD52D2" w14:paraId="6AD7BEA1" w14:textId="77777777" w:rsidTr="003E5D13">
        <w:tc>
          <w:tcPr>
            <w:tcW w:w="284" w:type="dxa"/>
            <w:tcBorders>
              <w:right w:val="single" w:sz="4" w:space="0" w:color="auto"/>
            </w:tcBorders>
          </w:tcPr>
          <w:p w14:paraId="301005EF" w14:textId="77777777" w:rsidR="00BD52D2" w:rsidRDefault="00BD52D2" w:rsidP="003E5D13"/>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1C0796A" w14:textId="77777777" w:rsidR="00BD52D2" w:rsidRDefault="00BD52D2" w:rsidP="003E5D13">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7FFEBE4E" w14:textId="77777777" w:rsidR="00BD52D2" w:rsidRDefault="00BD52D2" w:rsidP="003E5D13"/>
        </w:tc>
      </w:tr>
    </w:tbl>
    <w:p w14:paraId="3200582D" w14:textId="77777777" w:rsidR="00BD52D2" w:rsidRPr="009433B6" w:rsidRDefault="00BD52D2" w:rsidP="009433B6">
      <w:pPr>
        <w:spacing w:after="200" w:line="276" w:lineRule="auto"/>
        <w:rPr>
          <w:rFonts w:eastAsia="Calibri" w:cstheme="minorHAnsi"/>
          <w:i/>
          <w:szCs w:val="20"/>
        </w:rPr>
      </w:pPr>
    </w:p>
    <w:p w14:paraId="5E8BBC06" w14:textId="57BCE016" w:rsidR="009433B6" w:rsidRPr="009433B6" w:rsidRDefault="009433B6" w:rsidP="00EE1319">
      <w:pPr>
        <w:spacing w:line="276" w:lineRule="auto"/>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L’ensemble des membres du groupement s’engagent, sur la base de l’offre du groupement ;</w:t>
      </w:r>
      <w:r w:rsidR="00EE1319">
        <w:rPr>
          <w:rFonts w:eastAsia="Calibri" w:cstheme="minorHAnsi"/>
          <w:szCs w:val="20"/>
        </w:rPr>
        <w:t xml:space="preserve"> </w:t>
      </w:r>
      <w:r w:rsidR="00EE1319" w:rsidRPr="00CF4538">
        <w:rPr>
          <w:rFonts w:eastAsia="Calibri" w:cstheme="minorHAnsi"/>
          <w:szCs w:val="20"/>
        </w:rPr>
        <w:t>dont la composition est précisée ci-dessous :</w:t>
      </w:r>
      <w:r w:rsidR="00EE1319">
        <w:rPr>
          <w:rFonts w:eastAsia="Calibri" w:cstheme="minorHAnsi"/>
          <w:szCs w:val="20"/>
        </w:rPr>
        <w:t xml:space="preserve"> </w:t>
      </w:r>
    </w:p>
    <w:p w14:paraId="31B92AE4" w14:textId="77777777" w:rsidR="009433B6" w:rsidRDefault="009433B6" w:rsidP="009433B6">
      <w:pPr>
        <w:spacing w:after="200" w:line="276" w:lineRule="auto"/>
        <w:rPr>
          <w:rFonts w:eastAsia="Calibri" w:cstheme="minorHAnsi"/>
          <w:i/>
          <w:iCs/>
          <w:szCs w:val="20"/>
        </w:rPr>
      </w:pPr>
      <w:r w:rsidRPr="009433B6">
        <w:rPr>
          <w:rFonts w:eastAsia="Calibri" w:cstheme="minorHAnsi"/>
          <w:i/>
          <w:szCs w:val="20"/>
        </w:rPr>
        <w:t>[Indiquer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Pr="009433B6">
        <w:rPr>
          <w:rFonts w:eastAsia="Calibri" w:cstheme="minorHAnsi"/>
          <w:i/>
          <w:iCs/>
          <w:szCs w:val="20"/>
        </w:rPr>
        <w:t>]</w:t>
      </w:r>
    </w:p>
    <w:p w14:paraId="199AD45C" w14:textId="77777777" w:rsidR="00FC267E" w:rsidRPr="009433B6" w:rsidRDefault="00FC267E" w:rsidP="009433B6">
      <w:pPr>
        <w:spacing w:after="200" w:line="276" w:lineRule="auto"/>
        <w:rPr>
          <w:rFonts w:eastAsia="Calibri" w:cstheme="minorHAnsi"/>
          <w:szCs w:val="20"/>
        </w:rPr>
      </w:pP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
        <w:gridCol w:w="2092"/>
        <w:gridCol w:w="1513"/>
        <w:gridCol w:w="958"/>
        <w:gridCol w:w="560"/>
        <w:gridCol w:w="1180"/>
        <w:gridCol w:w="2094"/>
      </w:tblGrid>
      <w:tr w:rsidR="00D20071" w:rsidRPr="00765BFB" w14:paraId="0E3E45FC" w14:textId="77777777" w:rsidTr="00EE1319">
        <w:tc>
          <w:tcPr>
            <w:tcW w:w="282" w:type="dxa"/>
            <w:shd w:val="clear" w:color="auto" w:fill="F2F2F2" w:themeFill="background1" w:themeFillShade="F2"/>
          </w:tcPr>
          <w:p w14:paraId="3C896159" w14:textId="77777777" w:rsidR="00D20071" w:rsidRPr="00765BFB" w:rsidRDefault="00D20071" w:rsidP="00765BFB">
            <w:pPr>
              <w:rPr>
                <w:b/>
              </w:rPr>
            </w:pPr>
          </w:p>
        </w:tc>
        <w:tc>
          <w:tcPr>
            <w:tcW w:w="8397" w:type="dxa"/>
            <w:gridSpan w:val="6"/>
            <w:tcBorders>
              <w:bottom w:val="single" w:sz="4" w:space="0" w:color="auto"/>
            </w:tcBorders>
            <w:shd w:val="clear" w:color="auto" w:fill="F2F2F2" w:themeFill="background1" w:themeFillShade="F2"/>
            <w:vAlign w:val="bottom"/>
          </w:tcPr>
          <w:p w14:paraId="14C9AA35" w14:textId="377B7D39" w:rsidR="00D20071" w:rsidRDefault="00866902" w:rsidP="00765BFB">
            <w:pPr>
              <w:rPr>
                <w:b/>
              </w:rPr>
            </w:pPr>
            <w:r>
              <w:rPr>
                <w:b/>
              </w:rPr>
              <w:t>1</w:t>
            </w:r>
            <w:r w:rsidRPr="00866902">
              <w:rPr>
                <w:b/>
                <w:vertAlign w:val="superscript"/>
              </w:rPr>
              <w:t>er</w:t>
            </w:r>
            <w:r>
              <w:rPr>
                <w:b/>
              </w:rPr>
              <w:t xml:space="preserve"> </w:t>
            </w:r>
            <w:r w:rsidR="00D20071" w:rsidRPr="00765BFB">
              <w:rPr>
                <w:b/>
              </w:rPr>
              <w:t xml:space="preserve">Contractant </w:t>
            </w:r>
            <w:r>
              <w:rPr>
                <w:b/>
              </w:rPr>
              <w:t xml:space="preserve">/ </w:t>
            </w:r>
            <w:r w:rsidR="00D20071" w:rsidRPr="00765BFB">
              <w:rPr>
                <w:b/>
              </w:rPr>
              <w:t xml:space="preserve">Personne </w:t>
            </w:r>
            <w:r w:rsidR="007D356D">
              <w:rPr>
                <w:b/>
              </w:rPr>
              <w:t>p</w:t>
            </w:r>
            <w:r w:rsidR="007D356D" w:rsidRPr="00765BFB">
              <w:rPr>
                <w:b/>
              </w:rPr>
              <w:t xml:space="preserve">hysique </w:t>
            </w:r>
            <w:r w:rsidR="00D20071" w:rsidRPr="00765BFB">
              <w:rPr>
                <w:b/>
              </w:rPr>
              <w:t xml:space="preserve">ou </w:t>
            </w:r>
            <w:r w:rsidR="007D356D">
              <w:rPr>
                <w:b/>
              </w:rPr>
              <w:t>m</w:t>
            </w:r>
            <w:r w:rsidR="007D356D" w:rsidRPr="00765BFB">
              <w:rPr>
                <w:b/>
              </w:rPr>
              <w:t>orale</w:t>
            </w:r>
          </w:p>
          <w:p w14:paraId="1C233894" w14:textId="4A711EC7" w:rsidR="00D20071" w:rsidRPr="00765BFB" w:rsidRDefault="00D20071" w:rsidP="00765BFB">
            <w:pPr>
              <w:rPr>
                <w:b/>
              </w:rPr>
            </w:pPr>
            <w:r>
              <w:rPr>
                <w:b/>
              </w:rPr>
              <w:t>Mandataire du groupement</w:t>
            </w:r>
          </w:p>
        </w:tc>
      </w:tr>
      <w:tr w:rsidR="00D20071" w:rsidRPr="00765BFB" w14:paraId="1BD2299C" w14:textId="77777777" w:rsidTr="00EE1319">
        <w:tc>
          <w:tcPr>
            <w:tcW w:w="282" w:type="dxa"/>
            <w:tcBorders>
              <w:right w:val="single" w:sz="4" w:space="0" w:color="auto"/>
            </w:tcBorders>
            <w:shd w:val="clear" w:color="auto" w:fill="F2F2F2" w:themeFill="background1" w:themeFillShade="F2"/>
          </w:tcPr>
          <w:p w14:paraId="29A708DE" w14:textId="77777777" w:rsidR="00D20071" w:rsidRPr="00765BFB" w:rsidRDefault="00D20071" w:rsidP="00765BFB">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24A4ADD" w14:textId="7D686992" w:rsidR="00D20071" w:rsidRPr="00765BFB" w:rsidRDefault="00D20071" w:rsidP="00765BFB">
            <w:r w:rsidRPr="00765BFB">
              <w:rPr>
                <w:rFonts w:ascii="Calibri" w:eastAsia="Times New Roman" w:hAnsi="Calibri" w:cs="Calibri"/>
                <w:bCs/>
                <w:sz w:val="22"/>
                <w:lang w:eastAsia="fr-FR"/>
              </w:rPr>
              <w:t>Raison sociale</w:t>
            </w:r>
          </w:p>
        </w:tc>
        <w:tc>
          <w:tcPr>
            <w:tcW w:w="6305" w:type="dxa"/>
            <w:gridSpan w:val="5"/>
            <w:tcBorders>
              <w:top w:val="single" w:sz="4" w:space="0" w:color="auto"/>
              <w:left w:val="single" w:sz="4" w:space="0" w:color="auto"/>
              <w:bottom w:val="single" w:sz="4" w:space="0" w:color="auto"/>
              <w:right w:val="single" w:sz="4" w:space="0" w:color="auto"/>
            </w:tcBorders>
          </w:tcPr>
          <w:p w14:paraId="2726F001" w14:textId="77777777" w:rsidR="00D20071" w:rsidRPr="00765BFB" w:rsidRDefault="00D20071" w:rsidP="00765BFB"/>
        </w:tc>
      </w:tr>
      <w:tr w:rsidR="00D20071" w14:paraId="1F913AC6" w14:textId="77777777" w:rsidTr="00EE1319">
        <w:tc>
          <w:tcPr>
            <w:tcW w:w="282" w:type="dxa"/>
            <w:tcBorders>
              <w:right w:val="single" w:sz="4" w:space="0" w:color="auto"/>
            </w:tcBorders>
            <w:shd w:val="clear" w:color="auto" w:fill="F2F2F2" w:themeFill="background1" w:themeFillShade="F2"/>
          </w:tcPr>
          <w:p w14:paraId="4B7C7378" w14:textId="77777777" w:rsidR="00D20071" w:rsidRPr="00765BFB" w:rsidRDefault="00D20071" w:rsidP="00765BFB">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89317F1" w14:textId="080BE5D3" w:rsidR="00D20071" w:rsidRDefault="00D20071" w:rsidP="00765BFB">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76848001" w14:textId="77777777" w:rsidR="00D20071" w:rsidRDefault="00D20071" w:rsidP="00765BFB"/>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42F95C8" w14:textId="53B50FF3" w:rsidR="00D20071" w:rsidRDefault="00D20071" w:rsidP="00D20071">
            <w:pPr>
              <w:jc w:val="right"/>
            </w:pPr>
            <w:r w:rsidRPr="00765BFB">
              <w:rPr>
                <w:rFonts w:ascii="Calibri" w:eastAsia="Times New Roman" w:hAnsi="Calibri" w:cs="Calibri"/>
                <w:sz w:val="22"/>
                <w:lang w:eastAsia="fr-FR"/>
              </w:rPr>
              <w:t>Capital en euros</w:t>
            </w:r>
          </w:p>
        </w:tc>
        <w:tc>
          <w:tcPr>
            <w:tcW w:w="2094" w:type="dxa"/>
            <w:tcBorders>
              <w:top w:val="single" w:sz="4" w:space="0" w:color="auto"/>
              <w:left w:val="single" w:sz="4" w:space="0" w:color="auto"/>
              <w:bottom w:val="single" w:sz="4" w:space="0" w:color="auto"/>
              <w:right w:val="single" w:sz="4" w:space="0" w:color="auto"/>
            </w:tcBorders>
          </w:tcPr>
          <w:p w14:paraId="6E0A6352" w14:textId="04E8EACD" w:rsidR="00D20071" w:rsidRDefault="00D20071" w:rsidP="00765BFB"/>
        </w:tc>
      </w:tr>
      <w:tr w:rsidR="00D20071" w14:paraId="6A82D739" w14:textId="77777777" w:rsidTr="00EE1319">
        <w:tc>
          <w:tcPr>
            <w:tcW w:w="282" w:type="dxa"/>
            <w:tcBorders>
              <w:right w:val="single" w:sz="4" w:space="0" w:color="auto"/>
            </w:tcBorders>
            <w:shd w:val="clear" w:color="auto" w:fill="F2F2F2" w:themeFill="background1" w:themeFillShade="F2"/>
          </w:tcPr>
          <w:p w14:paraId="3F4FC897" w14:textId="77777777" w:rsidR="00D20071" w:rsidRPr="00765BFB" w:rsidRDefault="00D20071" w:rsidP="00765BFB">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2CF29E3" w14:textId="54F6B9CB" w:rsidR="00D20071" w:rsidRPr="00765BFB" w:rsidRDefault="00D20071" w:rsidP="00765BFB">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5" w:type="dxa"/>
            <w:gridSpan w:val="5"/>
            <w:tcBorders>
              <w:top w:val="single" w:sz="4" w:space="0" w:color="auto"/>
              <w:left w:val="single" w:sz="4" w:space="0" w:color="auto"/>
              <w:bottom w:val="single" w:sz="4" w:space="0" w:color="auto"/>
              <w:right w:val="single" w:sz="4" w:space="0" w:color="auto"/>
            </w:tcBorders>
          </w:tcPr>
          <w:p w14:paraId="14ADCC49" w14:textId="77777777" w:rsidR="00D20071" w:rsidRDefault="00D20071" w:rsidP="00765BFB"/>
        </w:tc>
      </w:tr>
      <w:tr w:rsidR="00D20071" w14:paraId="0A0C743C" w14:textId="77777777" w:rsidTr="00EE1319">
        <w:tc>
          <w:tcPr>
            <w:tcW w:w="282" w:type="dxa"/>
            <w:tcBorders>
              <w:right w:val="single" w:sz="4" w:space="0" w:color="auto"/>
            </w:tcBorders>
            <w:shd w:val="clear" w:color="auto" w:fill="F2F2F2" w:themeFill="background1" w:themeFillShade="F2"/>
          </w:tcPr>
          <w:p w14:paraId="7D0DDDFA" w14:textId="77777777" w:rsidR="00D20071" w:rsidRPr="00765BFB" w:rsidRDefault="00D20071" w:rsidP="00765BFB">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FAABC71" w14:textId="04F318DF" w:rsidR="00D20071" w:rsidRDefault="00D20071" w:rsidP="00765BFB">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5B17BBF2" w14:textId="77777777" w:rsidR="00D20071" w:rsidRDefault="00D20071" w:rsidP="00765BFB"/>
        </w:tc>
        <w:tc>
          <w:tcPr>
            <w:tcW w:w="1518" w:type="dxa"/>
            <w:gridSpan w:val="2"/>
            <w:tcBorders>
              <w:top w:val="single" w:sz="4" w:space="0" w:color="auto"/>
              <w:left w:val="single" w:sz="4" w:space="0" w:color="auto"/>
              <w:bottom w:val="single" w:sz="4" w:space="0" w:color="auto"/>
              <w:right w:val="single" w:sz="4" w:space="0" w:color="auto"/>
            </w:tcBorders>
          </w:tcPr>
          <w:p w14:paraId="3892233B" w14:textId="77777777" w:rsidR="00D20071" w:rsidRDefault="00D20071" w:rsidP="00765BFB"/>
        </w:tc>
        <w:tc>
          <w:tcPr>
            <w:tcW w:w="3274" w:type="dxa"/>
            <w:gridSpan w:val="2"/>
            <w:tcBorders>
              <w:top w:val="single" w:sz="4" w:space="0" w:color="auto"/>
              <w:left w:val="single" w:sz="4" w:space="0" w:color="auto"/>
              <w:bottom w:val="single" w:sz="4" w:space="0" w:color="auto"/>
              <w:right w:val="single" w:sz="4" w:space="0" w:color="auto"/>
            </w:tcBorders>
          </w:tcPr>
          <w:p w14:paraId="740BF6EA" w14:textId="5858A0A5" w:rsidR="00D20071" w:rsidRDefault="00D20071" w:rsidP="00765BFB"/>
        </w:tc>
      </w:tr>
      <w:tr w:rsidR="00D20071" w14:paraId="439C35BD" w14:textId="77777777" w:rsidTr="00EE1319">
        <w:tc>
          <w:tcPr>
            <w:tcW w:w="282" w:type="dxa"/>
          </w:tcPr>
          <w:p w14:paraId="036DAA6F" w14:textId="77777777" w:rsidR="00D20071" w:rsidRDefault="00D20071" w:rsidP="00765BFB"/>
        </w:tc>
        <w:tc>
          <w:tcPr>
            <w:tcW w:w="2092" w:type="dxa"/>
            <w:tcBorders>
              <w:top w:val="single" w:sz="4" w:space="0" w:color="auto"/>
              <w:bottom w:val="single" w:sz="4" w:space="0" w:color="auto"/>
            </w:tcBorders>
            <w:vAlign w:val="bottom"/>
          </w:tcPr>
          <w:p w14:paraId="57B5A847" w14:textId="05E02810" w:rsidR="00D20071" w:rsidRDefault="00D20071" w:rsidP="00765BFB"/>
        </w:tc>
        <w:tc>
          <w:tcPr>
            <w:tcW w:w="6305" w:type="dxa"/>
            <w:gridSpan w:val="5"/>
            <w:tcBorders>
              <w:top w:val="single" w:sz="4" w:space="0" w:color="auto"/>
              <w:bottom w:val="single" w:sz="4" w:space="0" w:color="auto"/>
            </w:tcBorders>
          </w:tcPr>
          <w:p w14:paraId="6F059118" w14:textId="77777777" w:rsidR="00D20071" w:rsidRDefault="00D20071" w:rsidP="00765BFB"/>
        </w:tc>
      </w:tr>
      <w:tr w:rsidR="00D20071" w14:paraId="57AE94AE" w14:textId="77777777" w:rsidTr="00EE1319">
        <w:tc>
          <w:tcPr>
            <w:tcW w:w="282" w:type="dxa"/>
            <w:tcBorders>
              <w:right w:val="single" w:sz="4" w:space="0" w:color="auto"/>
            </w:tcBorders>
          </w:tcPr>
          <w:p w14:paraId="4CC048A3" w14:textId="77777777" w:rsidR="00D20071" w:rsidRPr="00765BFB" w:rsidRDefault="00D20071" w:rsidP="00765BFB">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29AAD1EA" w14:textId="213015C7" w:rsidR="00D20071" w:rsidRDefault="00D20071" w:rsidP="00765BFB">
            <w:r w:rsidRPr="00765BFB">
              <w:rPr>
                <w:rFonts w:ascii="Calibri" w:eastAsia="Times New Roman" w:hAnsi="Calibri" w:cs="Calibri"/>
                <w:b/>
                <w:bCs/>
                <w:sz w:val="22"/>
                <w:lang w:eastAsia="fr-FR"/>
              </w:rPr>
              <w:t xml:space="preserve">Adresse </w:t>
            </w:r>
          </w:p>
        </w:tc>
        <w:tc>
          <w:tcPr>
            <w:tcW w:w="6305" w:type="dxa"/>
            <w:gridSpan w:val="5"/>
            <w:tcBorders>
              <w:top w:val="single" w:sz="4" w:space="0" w:color="auto"/>
              <w:left w:val="single" w:sz="4" w:space="0" w:color="auto"/>
              <w:bottom w:val="single" w:sz="4" w:space="0" w:color="auto"/>
              <w:right w:val="single" w:sz="4" w:space="0" w:color="auto"/>
            </w:tcBorders>
          </w:tcPr>
          <w:p w14:paraId="1943C378" w14:textId="77777777" w:rsidR="00D20071" w:rsidRDefault="00D20071" w:rsidP="00765BFB"/>
        </w:tc>
      </w:tr>
      <w:tr w:rsidR="00D20071" w14:paraId="0ED79981" w14:textId="77777777" w:rsidTr="00EE1319">
        <w:tc>
          <w:tcPr>
            <w:tcW w:w="282" w:type="dxa"/>
            <w:tcBorders>
              <w:right w:val="single" w:sz="4" w:space="0" w:color="auto"/>
            </w:tcBorders>
          </w:tcPr>
          <w:p w14:paraId="6FA06520" w14:textId="77777777" w:rsidR="00D20071" w:rsidRDefault="00D20071" w:rsidP="00765BFB"/>
        </w:tc>
        <w:tc>
          <w:tcPr>
            <w:tcW w:w="2092" w:type="dxa"/>
            <w:tcBorders>
              <w:left w:val="single" w:sz="4" w:space="0" w:color="auto"/>
              <w:right w:val="single" w:sz="4" w:space="0" w:color="auto"/>
            </w:tcBorders>
            <w:shd w:val="clear" w:color="auto" w:fill="F2F2F2" w:themeFill="background1" w:themeFillShade="F2"/>
            <w:vAlign w:val="bottom"/>
          </w:tcPr>
          <w:p w14:paraId="2EC5B8EA" w14:textId="07AF6AC9" w:rsidR="00D20071" w:rsidRDefault="00D20071" w:rsidP="00765BFB"/>
        </w:tc>
        <w:tc>
          <w:tcPr>
            <w:tcW w:w="6305" w:type="dxa"/>
            <w:gridSpan w:val="5"/>
            <w:tcBorders>
              <w:top w:val="single" w:sz="4" w:space="0" w:color="auto"/>
              <w:left w:val="single" w:sz="4" w:space="0" w:color="auto"/>
              <w:bottom w:val="single" w:sz="4" w:space="0" w:color="auto"/>
              <w:right w:val="single" w:sz="4" w:space="0" w:color="auto"/>
            </w:tcBorders>
          </w:tcPr>
          <w:p w14:paraId="7253AB18" w14:textId="77777777" w:rsidR="00D20071" w:rsidRDefault="00D20071" w:rsidP="00765BFB"/>
        </w:tc>
      </w:tr>
      <w:tr w:rsidR="00866902" w14:paraId="1AB92386" w14:textId="77777777" w:rsidTr="00EE1319">
        <w:tc>
          <w:tcPr>
            <w:tcW w:w="282" w:type="dxa"/>
            <w:tcBorders>
              <w:right w:val="single" w:sz="4" w:space="0" w:color="auto"/>
            </w:tcBorders>
          </w:tcPr>
          <w:p w14:paraId="6AAA1A28" w14:textId="77777777" w:rsidR="00866902" w:rsidRDefault="00866902" w:rsidP="00D20071"/>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1ABA5F94" w14:textId="77777777" w:rsidR="00866902" w:rsidRPr="00866902" w:rsidRDefault="00866902" w:rsidP="00D20071">
            <w:pPr>
              <w:rPr>
                <w:rFonts w:ascii="Calibri" w:eastAsia="Times New Roman" w:hAnsi="Calibri" w:cs="Calibri"/>
                <w:bCs/>
                <w:color w:val="000000"/>
                <w:sz w:val="22"/>
                <w:lang w:eastAsia="fr-FR"/>
              </w:rPr>
            </w:pPr>
          </w:p>
        </w:tc>
        <w:tc>
          <w:tcPr>
            <w:tcW w:w="6305" w:type="dxa"/>
            <w:gridSpan w:val="5"/>
            <w:tcBorders>
              <w:top w:val="single" w:sz="4" w:space="0" w:color="auto"/>
              <w:left w:val="single" w:sz="4" w:space="0" w:color="auto"/>
            </w:tcBorders>
            <w:vAlign w:val="bottom"/>
          </w:tcPr>
          <w:p w14:paraId="7AF16B95" w14:textId="77777777" w:rsidR="00866902" w:rsidRPr="00765BFB" w:rsidRDefault="00866902" w:rsidP="00D20071">
            <w:pPr>
              <w:rPr>
                <w:rFonts w:ascii="Calibri" w:eastAsia="Times New Roman" w:hAnsi="Calibri" w:cs="Calibri"/>
                <w:color w:val="000000"/>
                <w:sz w:val="22"/>
                <w:lang w:eastAsia="fr-FR"/>
              </w:rPr>
            </w:pPr>
          </w:p>
        </w:tc>
      </w:tr>
      <w:tr w:rsidR="00D20071" w:rsidRPr="00866902" w14:paraId="18F44851" w14:textId="77777777" w:rsidTr="00EE1319">
        <w:tc>
          <w:tcPr>
            <w:tcW w:w="282" w:type="dxa"/>
            <w:tcBorders>
              <w:right w:val="single" w:sz="4" w:space="0" w:color="auto"/>
            </w:tcBorders>
          </w:tcPr>
          <w:p w14:paraId="14650F0F" w14:textId="77777777" w:rsidR="00D20071" w:rsidRPr="00866902" w:rsidRDefault="00D20071" w:rsidP="00D20071"/>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03FF6242" w14:textId="0C4C0EEB" w:rsidR="00D20071" w:rsidRPr="00866902" w:rsidRDefault="00866902" w:rsidP="00D20071">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5" w:type="dxa"/>
            <w:gridSpan w:val="5"/>
            <w:tcBorders>
              <w:top w:val="single" w:sz="4" w:space="0" w:color="auto"/>
              <w:left w:val="single" w:sz="4" w:space="0" w:color="auto"/>
            </w:tcBorders>
            <w:vAlign w:val="bottom"/>
          </w:tcPr>
          <w:p w14:paraId="77692D1A" w14:textId="77777777" w:rsidR="00D20071" w:rsidRPr="00866902" w:rsidRDefault="00D20071" w:rsidP="00D20071">
            <w:pPr>
              <w:rPr>
                <w:rFonts w:ascii="Calibri" w:eastAsia="Times New Roman" w:hAnsi="Calibri" w:cs="Calibri"/>
                <w:color w:val="000000"/>
                <w:sz w:val="22"/>
                <w:lang w:eastAsia="fr-FR"/>
              </w:rPr>
            </w:pPr>
          </w:p>
        </w:tc>
      </w:tr>
      <w:tr w:rsidR="00D20071" w14:paraId="05A8D6AF" w14:textId="77777777" w:rsidTr="00EE1319">
        <w:tc>
          <w:tcPr>
            <w:tcW w:w="282" w:type="dxa"/>
          </w:tcPr>
          <w:p w14:paraId="3B16073F" w14:textId="77777777" w:rsidR="00D20071" w:rsidRDefault="00D20071" w:rsidP="00D20071"/>
        </w:tc>
        <w:tc>
          <w:tcPr>
            <w:tcW w:w="2092" w:type="dxa"/>
            <w:tcBorders>
              <w:top w:val="single" w:sz="4" w:space="0" w:color="auto"/>
              <w:bottom w:val="single" w:sz="4" w:space="0" w:color="auto"/>
            </w:tcBorders>
            <w:shd w:val="clear" w:color="auto" w:fill="F2F2F2" w:themeFill="background1" w:themeFillShade="F2"/>
            <w:vAlign w:val="bottom"/>
          </w:tcPr>
          <w:p w14:paraId="593E127F" w14:textId="72C7E1B2" w:rsidR="00D20071" w:rsidRDefault="00D20071" w:rsidP="00D20071">
            <w:r w:rsidRPr="00765BFB">
              <w:rPr>
                <w:rFonts w:ascii="Calibri" w:eastAsia="Times New Roman" w:hAnsi="Calibri" w:cs="Calibri"/>
                <w:b/>
                <w:bCs/>
                <w:color w:val="000000"/>
                <w:sz w:val="22"/>
                <w:lang w:eastAsia="fr-FR"/>
              </w:rPr>
              <w:t>Contact principal</w:t>
            </w:r>
          </w:p>
        </w:tc>
        <w:tc>
          <w:tcPr>
            <w:tcW w:w="6305" w:type="dxa"/>
            <w:gridSpan w:val="5"/>
            <w:tcBorders>
              <w:top w:val="single" w:sz="4" w:space="0" w:color="auto"/>
              <w:bottom w:val="single" w:sz="4" w:space="0" w:color="auto"/>
            </w:tcBorders>
            <w:vAlign w:val="bottom"/>
          </w:tcPr>
          <w:p w14:paraId="3D5875B8" w14:textId="25DB2372" w:rsidR="00D20071" w:rsidRDefault="00D20071" w:rsidP="00D20071">
            <w:r w:rsidRPr="00765BFB">
              <w:rPr>
                <w:rFonts w:ascii="Calibri" w:eastAsia="Times New Roman" w:hAnsi="Calibri" w:cs="Calibri"/>
                <w:color w:val="000000"/>
                <w:sz w:val="22"/>
                <w:lang w:eastAsia="fr-FR"/>
              </w:rPr>
              <w:t>(</w:t>
            </w:r>
            <w:r w:rsidR="00866902" w:rsidRPr="00765BFB">
              <w:rPr>
                <w:rFonts w:ascii="Calibri" w:eastAsia="Times New Roman" w:hAnsi="Calibri" w:cs="Calibri"/>
                <w:color w:val="000000"/>
                <w:sz w:val="22"/>
                <w:lang w:eastAsia="fr-FR"/>
              </w:rPr>
              <w:t>Responsable</w:t>
            </w:r>
            <w:r w:rsidRPr="00765BFB">
              <w:rPr>
                <w:rFonts w:ascii="Calibri" w:eastAsia="Times New Roman" w:hAnsi="Calibri" w:cs="Calibri"/>
                <w:color w:val="000000"/>
                <w:sz w:val="22"/>
                <w:lang w:eastAsia="fr-FR"/>
              </w:rPr>
              <w:t xml:space="preserve"> du marché)</w:t>
            </w:r>
          </w:p>
        </w:tc>
      </w:tr>
      <w:tr w:rsidR="00D20071" w14:paraId="52323B1A" w14:textId="77777777" w:rsidTr="00EE1319">
        <w:tc>
          <w:tcPr>
            <w:tcW w:w="282" w:type="dxa"/>
            <w:tcBorders>
              <w:right w:val="single" w:sz="4" w:space="0" w:color="auto"/>
            </w:tcBorders>
          </w:tcPr>
          <w:p w14:paraId="19E871B1" w14:textId="77777777" w:rsidR="00D20071" w:rsidRDefault="00D20071" w:rsidP="00D20071"/>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95D7D4A" w14:textId="69FB891A" w:rsidR="00D20071" w:rsidRDefault="00D20071" w:rsidP="00D20071">
            <w:pPr>
              <w:jc w:val="right"/>
            </w:pPr>
            <w:r w:rsidRPr="00765BFB">
              <w:rPr>
                <w:rFonts w:ascii="Calibri" w:eastAsia="Times New Roman" w:hAnsi="Calibri" w:cs="Calibri"/>
                <w:sz w:val="22"/>
                <w:lang w:eastAsia="fr-FR"/>
              </w:rPr>
              <w:t>NOM</w:t>
            </w:r>
          </w:p>
        </w:tc>
        <w:tc>
          <w:tcPr>
            <w:tcW w:w="6305" w:type="dxa"/>
            <w:gridSpan w:val="5"/>
            <w:tcBorders>
              <w:top w:val="single" w:sz="4" w:space="0" w:color="auto"/>
              <w:left w:val="single" w:sz="4" w:space="0" w:color="auto"/>
              <w:bottom w:val="single" w:sz="4" w:space="0" w:color="auto"/>
              <w:right w:val="single" w:sz="4" w:space="0" w:color="auto"/>
            </w:tcBorders>
          </w:tcPr>
          <w:p w14:paraId="529C533D" w14:textId="77777777" w:rsidR="00D20071" w:rsidRDefault="00D20071" w:rsidP="00D20071"/>
        </w:tc>
      </w:tr>
      <w:tr w:rsidR="00D20071" w14:paraId="6A00606A" w14:textId="77777777" w:rsidTr="00EE1319">
        <w:tc>
          <w:tcPr>
            <w:tcW w:w="282" w:type="dxa"/>
            <w:tcBorders>
              <w:right w:val="single" w:sz="4" w:space="0" w:color="auto"/>
            </w:tcBorders>
          </w:tcPr>
          <w:p w14:paraId="0EAE1C5F" w14:textId="77777777" w:rsidR="00D20071" w:rsidRDefault="00D20071" w:rsidP="00D20071"/>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C123C85" w14:textId="71C799B6" w:rsidR="00D20071" w:rsidRDefault="00D20071" w:rsidP="00D20071">
            <w:pPr>
              <w:jc w:val="right"/>
            </w:pPr>
            <w:r w:rsidRPr="00765BFB">
              <w:rPr>
                <w:rFonts w:ascii="Calibri" w:eastAsia="Times New Roman" w:hAnsi="Calibri" w:cs="Calibri"/>
                <w:sz w:val="22"/>
                <w:lang w:eastAsia="fr-FR"/>
              </w:rPr>
              <w:t>Prénom</w:t>
            </w:r>
          </w:p>
        </w:tc>
        <w:tc>
          <w:tcPr>
            <w:tcW w:w="6305" w:type="dxa"/>
            <w:gridSpan w:val="5"/>
            <w:tcBorders>
              <w:top w:val="single" w:sz="4" w:space="0" w:color="auto"/>
              <w:left w:val="single" w:sz="4" w:space="0" w:color="auto"/>
              <w:bottom w:val="single" w:sz="4" w:space="0" w:color="auto"/>
              <w:right w:val="single" w:sz="4" w:space="0" w:color="auto"/>
            </w:tcBorders>
          </w:tcPr>
          <w:p w14:paraId="12A89F9F" w14:textId="77777777" w:rsidR="00D20071" w:rsidRDefault="00D20071" w:rsidP="00D20071"/>
        </w:tc>
      </w:tr>
      <w:tr w:rsidR="00D20071" w14:paraId="03F51992" w14:textId="77777777" w:rsidTr="00EE1319">
        <w:tc>
          <w:tcPr>
            <w:tcW w:w="282" w:type="dxa"/>
            <w:tcBorders>
              <w:right w:val="single" w:sz="4" w:space="0" w:color="auto"/>
            </w:tcBorders>
          </w:tcPr>
          <w:p w14:paraId="691D6759" w14:textId="77777777" w:rsidR="00D20071" w:rsidRDefault="00D20071" w:rsidP="00D20071"/>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00FABA9" w14:textId="1160D135" w:rsidR="00D20071" w:rsidRDefault="00D20071" w:rsidP="00D20071">
            <w:pPr>
              <w:jc w:val="right"/>
            </w:pPr>
            <w:r w:rsidRPr="00765BFB">
              <w:rPr>
                <w:rFonts w:ascii="Calibri" w:eastAsia="Times New Roman" w:hAnsi="Calibri" w:cs="Calibri"/>
                <w:sz w:val="22"/>
                <w:lang w:eastAsia="fr-FR"/>
              </w:rPr>
              <w:t>Qualité</w:t>
            </w:r>
          </w:p>
        </w:tc>
        <w:tc>
          <w:tcPr>
            <w:tcW w:w="6305" w:type="dxa"/>
            <w:gridSpan w:val="5"/>
            <w:tcBorders>
              <w:top w:val="single" w:sz="4" w:space="0" w:color="auto"/>
              <w:left w:val="single" w:sz="4" w:space="0" w:color="auto"/>
              <w:bottom w:val="single" w:sz="4" w:space="0" w:color="auto"/>
              <w:right w:val="single" w:sz="4" w:space="0" w:color="auto"/>
            </w:tcBorders>
          </w:tcPr>
          <w:p w14:paraId="64394411" w14:textId="77777777" w:rsidR="00D20071" w:rsidRDefault="00D20071" w:rsidP="00D20071"/>
        </w:tc>
      </w:tr>
      <w:tr w:rsidR="00D20071" w14:paraId="73CBFC89" w14:textId="77777777" w:rsidTr="00EE1319">
        <w:tc>
          <w:tcPr>
            <w:tcW w:w="282" w:type="dxa"/>
            <w:tcBorders>
              <w:right w:val="single" w:sz="4" w:space="0" w:color="auto"/>
            </w:tcBorders>
          </w:tcPr>
          <w:p w14:paraId="6E95449C" w14:textId="77777777" w:rsidR="00D20071" w:rsidRDefault="00D20071" w:rsidP="00D20071"/>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CE29DE6" w14:textId="4A469BEB" w:rsidR="00D20071" w:rsidRDefault="00D20071" w:rsidP="00D20071">
            <w:pPr>
              <w:jc w:val="right"/>
            </w:pPr>
            <w:r w:rsidRPr="00765BFB">
              <w:rPr>
                <w:rFonts w:ascii="Calibri" w:eastAsia="Times New Roman" w:hAnsi="Calibri" w:cs="Calibri"/>
                <w:sz w:val="22"/>
                <w:lang w:eastAsia="fr-FR"/>
              </w:rPr>
              <w:t>Adresse mail</w:t>
            </w:r>
          </w:p>
        </w:tc>
        <w:tc>
          <w:tcPr>
            <w:tcW w:w="6305" w:type="dxa"/>
            <w:gridSpan w:val="5"/>
            <w:tcBorders>
              <w:top w:val="single" w:sz="4" w:space="0" w:color="auto"/>
              <w:left w:val="single" w:sz="4" w:space="0" w:color="auto"/>
              <w:bottom w:val="single" w:sz="4" w:space="0" w:color="auto"/>
              <w:right w:val="single" w:sz="4" w:space="0" w:color="auto"/>
            </w:tcBorders>
          </w:tcPr>
          <w:p w14:paraId="4CD072AC" w14:textId="77777777" w:rsidR="00D20071" w:rsidRDefault="00D20071" w:rsidP="00D20071"/>
        </w:tc>
      </w:tr>
    </w:tbl>
    <w:p w14:paraId="4667CF4F" w14:textId="7358315F" w:rsidR="00D20071" w:rsidRDefault="00D20071">
      <w:pPr>
        <w:spacing w:after="0"/>
        <w:jc w:val="left"/>
      </w:pP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D20071" w:rsidRPr="00765BFB" w14:paraId="77AC9EDF" w14:textId="77777777" w:rsidTr="00237492">
        <w:tc>
          <w:tcPr>
            <w:tcW w:w="281" w:type="dxa"/>
            <w:shd w:val="clear" w:color="auto" w:fill="F2F2F2" w:themeFill="background1" w:themeFillShade="F2"/>
          </w:tcPr>
          <w:p w14:paraId="77F9FBAB" w14:textId="77777777" w:rsidR="00D20071" w:rsidRPr="00765BFB" w:rsidRDefault="00D20071" w:rsidP="006E7440">
            <w:pPr>
              <w:rPr>
                <w:b/>
              </w:rPr>
            </w:pPr>
          </w:p>
        </w:tc>
        <w:tc>
          <w:tcPr>
            <w:tcW w:w="8398" w:type="dxa"/>
            <w:gridSpan w:val="6"/>
            <w:tcBorders>
              <w:bottom w:val="single" w:sz="4" w:space="0" w:color="auto"/>
            </w:tcBorders>
            <w:shd w:val="clear" w:color="auto" w:fill="F2F2F2" w:themeFill="background1" w:themeFillShade="F2"/>
            <w:vAlign w:val="bottom"/>
          </w:tcPr>
          <w:p w14:paraId="381AD00F" w14:textId="66EC7CB2" w:rsidR="00D20071" w:rsidRPr="00765BFB" w:rsidRDefault="00D20071" w:rsidP="006E7440">
            <w:pPr>
              <w:rPr>
                <w:b/>
              </w:rPr>
            </w:pPr>
            <w:r>
              <w:rPr>
                <w:b/>
              </w:rPr>
              <w:t>2</w:t>
            </w:r>
            <w:r w:rsidRPr="00D20071">
              <w:rPr>
                <w:b/>
                <w:vertAlign w:val="superscript"/>
              </w:rPr>
              <w:t>ème</w:t>
            </w:r>
            <w:r>
              <w:rPr>
                <w:b/>
              </w:rPr>
              <w:t xml:space="preserve"> </w:t>
            </w:r>
            <w:r w:rsidRPr="00765BFB">
              <w:rPr>
                <w:b/>
              </w:rPr>
              <w:t xml:space="preserve">Contractant </w:t>
            </w:r>
            <w:r w:rsidR="00866902">
              <w:rPr>
                <w:b/>
              </w:rPr>
              <w:t xml:space="preserve">/ </w:t>
            </w:r>
            <w:r w:rsidR="001929C5" w:rsidRPr="00765BFB">
              <w:rPr>
                <w:b/>
              </w:rPr>
              <w:t xml:space="preserve">Personne </w:t>
            </w:r>
            <w:r w:rsidR="001929C5">
              <w:rPr>
                <w:b/>
              </w:rPr>
              <w:t>p</w:t>
            </w:r>
            <w:r w:rsidR="001929C5" w:rsidRPr="00765BFB">
              <w:rPr>
                <w:b/>
              </w:rPr>
              <w:t xml:space="preserve">hysique ou </w:t>
            </w:r>
            <w:r w:rsidR="001929C5">
              <w:rPr>
                <w:b/>
              </w:rPr>
              <w:t>m</w:t>
            </w:r>
            <w:r w:rsidR="001929C5" w:rsidRPr="00765BFB">
              <w:rPr>
                <w:b/>
              </w:rPr>
              <w:t>orale</w:t>
            </w:r>
          </w:p>
        </w:tc>
      </w:tr>
      <w:tr w:rsidR="00866902" w:rsidRPr="00765BFB" w14:paraId="100D61AD" w14:textId="77777777" w:rsidTr="00237492">
        <w:tc>
          <w:tcPr>
            <w:tcW w:w="281" w:type="dxa"/>
            <w:tcBorders>
              <w:right w:val="single" w:sz="4" w:space="0" w:color="auto"/>
            </w:tcBorders>
            <w:shd w:val="clear" w:color="auto" w:fill="F2F2F2" w:themeFill="background1" w:themeFillShade="F2"/>
          </w:tcPr>
          <w:p w14:paraId="789BC771" w14:textId="77777777" w:rsidR="00866902" w:rsidRPr="00765BFB" w:rsidRDefault="00866902" w:rsidP="006E7440">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B3F39BB" w14:textId="77777777" w:rsidR="00866902" w:rsidRPr="00765BFB" w:rsidRDefault="00866902" w:rsidP="006E7440">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13968232" w14:textId="77777777" w:rsidR="00866902" w:rsidRPr="00765BFB" w:rsidRDefault="00866902" w:rsidP="006E7440"/>
        </w:tc>
      </w:tr>
      <w:tr w:rsidR="00866902" w14:paraId="4F03F6B8" w14:textId="77777777" w:rsidTr="00237492">
        <w:tc>
          <w:tcPr>
            <w:tcW w:w="281" w:type="dxa"/>
            <w:tcBorders>
              <w:right w:val="single" w:sz="4" w:space="0" w:color="auto"/>
            </w:tcBorders>
            <w:shd w:val="clear" w:color="auto" w:fill="F2F2F2" w:themeFill="background1" w:themeFillShade="F2"/>
          </w:tcPr>
          <w:p w14:paraId="6C68F573" w14:textId="77777777" w:rsidR="00866902" w:rsidRPr="00765BFB" w:rsidRDefault="00866902" w:rsidP="006E7440">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19D212F" w14:textId="77777777" w:rsidR="00866902" w:rsidRDefault="00866902" w:rsidP="006E7440">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540ECAD6" w14:textId="77777777" w:rsidR="00866902" w:rsidRDefault="00866902" w:rsidP="006E7440"/>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6884783" w14:textId="77777777" w:rsidR="00866902" w:rsidRDefault="00866902" w:rsidP="006E7440">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452C4947" w14:textId="77777777" w:rsidR="00866902" w:rsidRDefault="00866902" w:rsidP="006E7440"/>
        </w:tc>
      </w:tr>
      <w:tr w:rsidR="00866902" w14:paraId="7703DF5B" w14:textId="77777777" w:rsidTr="00237492">
        <w:tc>
          <w:tcPr>
            <w:tcW w:w="281" w:type="dxa"/>
            <w:tcBorders>
              <w:right w:val="single" w:sz="4" w:space="0" w:color="auto"/>
            </w:tcBorders>
            <w:shd w:val="clear" w:color="auto" w:fill="F2F2F2" w:themeFill="background1" w:themeFillShade="F2"/>
          </w:tcPr>
          <w:p w14:paraId="661CC716" w14:textId="77777777" w:rsidR="00866902" w:rsidRPr="00765BFB" w:rsidRDefault="00866902" w:rsidP="006E7440">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90E7373" w14:textId="77777777" w:rsidR="00866902" w:rsidRPr="00765BFB" w:rsidRDefault="00866902" w:rsidP="006E7440">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3A700886" w14:textId="77777777" w:rsidR="00866902" w:rsidRDefault="00866902" w:rsidP="006E7440"/>
        </w:tc>
      </w:tr>
      <w:tr w:rsidR="00866902" w14:paraId="14289D76" w14:textId="77777777" w:rsidTr="00237492">
        <w:tc>
          <w:tcPr>
            <w:tcW w:w="281" w:type="dxa"/>
            <w:tcBorders>
              <w:right w:val="single" w:sz="4" w:space="0" w:color="auto"/>
            </w:tcBorders>
            <w:shd w:val="clear" w:color="auto" w:fill="F2F2F2" w:themeFill="background1" w:themeFillShade="F2"/>
          </w:tcPr>
          <w:p w14:paraId="6A9CAEBA" w14:textId="77777777" w:rsidR="00866902" w:rsidRPr="00765BFB" w:rsidRDefault="00866902" w:rsidP="006E7440">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7E7FB67" w14:textId="77777777" w:rsidR="00866902" w:rsidRDefault="00866902" w:rsidP="006E7440">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39A44C20" w14:textId="77777777" w:rsidR="00866902" w:rsidRDefault="00866902" w:rsidP="006E7440"/>
        </w:tc>
        <w:tc>
          <w:tcPr>
            <w:tcW w:w="1518" w:type="dxa"/>
            <w:gridSpan w:val="2"/>
            <w:tcBorders>
              <w:top w:val="single" w:sz="4" w:space="0" w:color="auto"/>
              <w:left w:val="single" w:sz="4" w:space="0" w:color="auto"/>
              <w:bottom w:val="single" w:sz="4" w:space="0" w:color="auto"/>
              <w:right w:val="single" w:sz="4" w:space="0" w:color="auto"/>
            </w:tcBorders>
          </w:tcPr>
          <w:p w14:paraId="6F0939D2" w14:textId="77777777" w:rsidR="00866902" w:rsidRDefault="00866902" w:rsidP="006E7440"/>
        </w:tc>
        <w:tc>
          <w:tcPr>
            <w:tcW w:w="3275" w:type="dxa"/>
            <w:gridSpan w:val="2"/>
            <w:tcBorders>
              <w:top w:val="single" w:sz="4" w:space="0" w:color="auto"/>
              <w:left w:val="single" w:sz="4" w:space="0" w:color="auto"/>
              <w:bottom w:val="single" w:sz="4" w:space="0" w:color="auto"/>
              <w:right w:val="single" w:sz="4" w:space="0" w:color="auto"/>
            </w:tcBorders>
          </w:tcPr>
          <w:p w14:paraId="4FFC1118" w14:textId="77777777" w:rsidR="00866902" w:rsidRDefault="00866902" w:rsidP="006E7440"/>
        </w:tc>
      </w:tr>
      <w:tr w:rsidR="00866902" w14:paraId="557C6D0F" w14:textId="77777777" w:rsidTr="00237492">
        <w:tc>
          <w:tcPr>
            <w:tcW w:w="281" w:type="dxa"/>
          </w:tcPr>
          <w:p w14:paraId="752D863D" w14:textId="77777777" w:rsidR="00866902" w:rsidRDefault="00866902" w:rsidP="006E7440"/>
        </w:tc>
        <w:tc>
          <w:tcPr>
            <w:tcW w:w="2092" w:type="dxa"/>
            <w:tcBorders>
              <w:top w:val="single" w:sz="4" w:space="0" w:color="auto"/>
              <w:bottom w:val="single" w:sz="4" w:space="0" w:color="auto"/>
            </w:tcBorders>
            <w:vAlign w:val="bottom"/>
          </w:tcPr>
          <w:p w14:paraId="6E83D236" w14:textId="77777777" w:rsidR="00866902" w:rsidRDefault="00866902" w:rsidP="006E7440"/>
        </w:tc>
        <w:tc>
          <w:tcPr>
            <w:tcW w:w="6306" w:type="dxa"/>
            <w:gridSpan w:val="5"/>
            <w:tcBorders>
              <w:top w:val="single" w:sz="4" w:space="0" w:color="auto"/>
              <w:bottom w:val="single" w:sz="4" w:space="0" w:color="auto"/>
            </w:tcBorders>
          </w:tcPr>
          <w:p w14:paraId="52244BCA" w14:textId="77777777" w:rsidR="00866902" w:rsidRDefault="00866902" w:rsidP="006E7440"/>
        </w:tc>
      </w:tr>
      <w:tr w:rsidR="00866902" w14:paraId="50CCBD71" w14:textId="77777777" w:rsidTr="00237492">
        <w:tc>
          <w:tcPr>
            <w:tcW w:w="281" w:type="dxa"/>
            <w:tcBorders>
              <w:right w:val="single" w:sz="4" w:space="0" w:color="auto"/>
            </w:tcBorders>
          </w:tcPr>
          <w:p w14:paraId="2170A8C6" w14:textId="77777777" w:rsidR="00866902" w:rsidRPr="00765BFB" w:rsidRDefault="00866902" w:rsidP="006E7440">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7A0782FA" w14:textId="77777777" w:rsidR="00866902" w:rsidRDefault="00866902" w:rsidP="006E7440">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0D38A2DD" w14:textId="77777777" w:rsidR="00866902" w:rsidRDefault="00866902" w:rsidP="006E7440"/>
        </w:tc>
      </w:tr>
      <w:tr w:rsidR="00866902" w14:paraId="2EAE88FB" w14:textId="77777777" w:rsidTr="00237492">
        <w:tc>
          <w:tcPr>
            <w:tcW w:w="281" w:type="dxa"/>
            <w:tcBorders>
              <w:right w:val="single" w:sz="4" w:space="0" w:color="auto"/>
            </w:tcBorders>
          </w:tcPr>
          <w:p w14:paraId="598C8AFD" w14:textId="77777777" w:rsidR="00866902" w:rsidRDefault="00866902" w:rsidP="006E7440"/>
        </w:tc>
        <w:tc>
          <w:tcPr>
            <w:tcW w:w="2092" w:type="dxa"/>
            <w:tcBorders>
              <w:left w:val="single" w:sz="4" w:space="0" w:color="auto"/>
              <w:right w:val="single" w:sz="4" w:space="0" w:color="auto"/>
            </w:tcBorders>
            <w:shd w:val="clear" w:color="auto" w:fill="F2F2F2" w:themeFill="background1" w:themeFillShade="F2"/>
            <w:vAlign w:val="bottom"/>
          </w:tcPr>
          <w:p w14:paraId="7FBCFE2C" w14:textId="77777777" w:rsidR="00866902" w:rsidRDefault="00866902" w:rsidP="006E7440"/>
        </w:tc>
        <w:tc>
          <w:tcPr>
            <w:tcW w:w="6306" w:type="dxa"/>
            <w:gridSpan w:val="5"/>
            <w:tcBorders>
              <w:top w:val="single" w:sz="4" w:space="0" w:color="auto"/>
              <w:left w:val="single" w:sz="4" w:space="0" w:color="auto"/>
              <w:bottom w:val="single" w:sz="4" w:space="0" w:color="auto"/>
              <w:right w:val="single" w:sz="4" w:space="0" w:color="auto"/>
            </w:tcBorders>
          </w:tcPr>
          <w:p w14:paraId="106FDE44" w14:textId="77777777" w:rsidR="00866902" w:rsidRDefault="00866902" w:rsidP="006E7440"/>
        </w:tc>
      </w:tr>
      <w:tr w:rsidR="00866902" w14:paraId="39210A4C" w14:textId="77777777" w:rsidTr="00237492">
        <w:tc>
          <w:tcPr>
            <w:tcW w:w="281" w:type="dxa"/>
            <w:tcBorders>
              <w:right w:val="single" w:sz="4" w:space="0" w:color="auto"/>
            </w:tcBorders>
          </w:tcPr>
          <w:p w14:paraId="78C9DA73" w14:textId="77777777" w:rsidR="00866902" w:rsidRDefault="00866902" w:rsidP="006E7440"/>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72CE62BD" w14:textId="77777777" w:rsidR="00866902" w:rsidRPr="00866902" w:rsidRDefault="00866902" w:rsidP="006E7440">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72AEDB54" w14:textId="77777777" w:rsidR="00866902" w:rsidRPr="00765BFB" w:rsidRDefault="00866902" w:rsidP="006E7440">
            <w:pPr>
              <w:rPr>
                <w:rFonts w:ascii="Calibri" w:eastAsia="Times New Roman" w:hAnsi="Calibri" w:cs="Calibri"/>
                <w:color w:val="000000"/>
                <w:sz w:val="22"/>
                <w:lang w:eastAsia="fr-FR"/>
              </w:rPr>
            </w:pPr>
          </w:p>
        </w:tc>
      </w:tr>
      <w:tr w:rsidR="00866902" w:rsidRPr="00866902" w14:paraId="76E98910" w14:textId="77777777" w:rsidTr="00237492">
        <w:tc>
          <w:tcPr>
            <w:tcW w:w="281" w:type="dxa"/>
            <w:tcBorders>
              <w:right w:val="single" w:sz="4" w:space="0" w:color="auto"/>
            </w:tcBorders>
          </w:tcPr>
          <w:p w14:paraId="4394C4ED" w14:textId="77777777" w:rsidR="00866902" w:rsidRPr="00866902" w:rsidRDefault="00866902" w:rsidP="006E7440"/>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3D537E3B" w14:textId="77777777" w:rsidR="00866902" w:rsidRPr="00866902" w:rsidRDefault="00866902" w:rsidP="006E7440">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471E77DF" w14:textId="77777777" w:rsidR="00866902" w:rsidRPr="00866902" w:rsidRDefault="00866902" w:rsidP="006E7440">
            <w:pPr>
              <w:rPr>
                <w:rFonts w:ascii="Calibri" w:eastAsia="Times New Roman" w:hAnsi="Calibri" w:cs="Calibri"/>
                <w:color w:val="000000"/>
                <w:sz w:val="22"/>
                <w:lang w:eastAsia="fr-FR"/>
              </w:rPr>
            </w:pPr>
          </w:p>
        </w:tc>
      </w:tr>
      <w:tr w:rsidR="00866902" w14:paraId="1D3729D3" w14:textId="77777777" w:rsidTr="00237492">
        <w:tc>
          <w:tcPr>
            <w:tcW w:w="281" w:type="dxa"/>
          </w:tcPr>
          <w:p w14:paraId="783C2FF5" w14:textId="77777777" w:rsidR="00866902" w:rsidRDefault="00866902" w:rsidP="006E7440"/>
        </w:tc>
        <w:tc>
          <w:tcPr>
            <w:tcW w:w="2092" w:type="dxa"/>
            <w:tcBorders>
              <w:top w:val="single" w:sz="4" w:space="0" w:color="auto"/>
              <w:bottom w:val="single" w:sz="4" w:space="0" w:color="auto"/>
            </w:tcBorders>
            <w:shd w:val="clear" w:color="auto" w:fill="F2F2F2" w:themeFill="background1" w:themeFillShade="F2"/>
            <w:vAlign w:val="bottom"/>
          </w:tcPr>
          <w:p w14:paraId="3808C1AA" w14:textId="77777777" w:rsidR="00866902" w:rsidRDefault="00866902" w:rsidP="006E7440">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42FA73BE" w14:textId="3B0245AB" w:rsidR="00866902" w:rsidRDefault="00866902" w:rsidP="006E7440"/>
        </w:tc>
      </w:tr>
      <w:tr w:rsidR="00866902" w14:paraId="0BAB88B9" w14:textId="77777777" w:rsidTr="00237492">
        <w:tc>
          <w:tcPr>
            <w:tcW w:w="281" w:type="dxa"/>
            <w:tcBorders>
              <w:right w:val="single" w:sz="4" w:space="0" w:color="auto"/>
            </w:tcBorders>
          </w:tcPr>
          <w:p w14:paraId="684C4969"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1A91F1B" w14:textId="77777777" w:rsidR="00866902" w:rsidRDefault="00866902" w:rsidP="006E7440">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601B201B" w14:textId="77777777" w:rsidR="00866902" w:rsidRDefault="00866902" w:rsidP="006E7440"/>
        </w:tc>
      </w:tr>
      <w:tr w:rsidR="00866902" w14:paraId="51A4B359" w14:textId="77777777" w:rsidTr="00237492">
        <w:tc>
          <w:tcPr>
            <w:tcW w:w="281" w:type="dxa"/>
            <w:tcBorders>
              <w:right w:val="single" w:sz="4" w:space="0" w:color="auto"/>
            </w:tcBorders>
          </w:tcPr>
          <w:p w14:paraId="4EA8DDAC"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F4CFFBA" w14:textId="77777777" w:rsidR="00866902" w:rsidRDefault="00866902" w:rsidP="006E7440">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07FB6029" w14:textId="77777777" w:rsidR="00866902" w:rsidRDefault="00866902" w:rsidP="006E7440"/>
        </w:tc>
      </w:tr>
      <w:tr w:rsidR="00866902" w14:paraId="7544AF88" w14:textId="77777777" w:rsidTr="00237492">
        <w:tc>
          <w:tcPr>
            <w:tcW w:w="281" w:type="dxa"/>
            <w:tcBorders>
              <w:right w:val="single" w:sz="4" w:space="0" w:color="auto"/>
            </w:tcBorders>
          </w:tcPr>
          <w:p w14:paraId="36814ED9"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9BABBCB" w14:textId="77777777" w:rsidR="00866902" w:rsidRDefault="00866902" w:rsidP="006E7440">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2BC30FDF" w14:textId="77777777" w:rsidR="00866902" w:rsidRDefault="00866902" w:rsidP="006E7440"/>
        </w:tc>
      </w:tr>
      <w:tr w:rsidR="00866902" w14:paraId="6A30259B" w14:textId="77777777" w:rsidTr="00237492">
        <w:tc>
          <w:tcPr>
            <w:tcW w:w="281" w:type="dxa"/>
            <w:tcBorders>
              <w:right w:val="single" w:sz="4" w:space="0" w:color="auto"/>
            </w:tcBorders>
          </w:tcPr>
          <w:p w14:paraId="670EE638"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1A2EF40" w14:textId="77777777" w:rsidR="00866902" w:rsidRDefault="00866902" w:rsidP="006E7440">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22C13C39" w14:textId="77777777" w:rsidR="00866902" w:rsidRDefault="00866902" w:rsidP="006E7440"/>
        </w:tc>
      </w:tr>
    </w:tbl>
    <w:p w14:paraId="11094170" w14:textId="77777777" w:rsidR="00237492" w:rsidRDefault="00237492">
      <w:r>
        <w:br w:type="page"/>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866902" w:rsidRPr="00765BFB" w14:paraId="240D1BA9" w14:textId="77777777" w:rsidTr="00237492">
        <w:tc>
          <w:tcPr>
            <w:tcW w:w="281" w:type="dxa"/>
            <w:shd w:val="clear" w:color="auto" w:fill="F2F2F2" w:themeFill="background1" w:themeFillShade="F2"/>
          </w:tcPr>
          <w:p w14:paraId="7480CC2D" w14:textId="588F6B03" w:rsidR="00866902" w:rsidRPr="00765BFB" w:rsidRDefault="00866902" w:rsidP="006E7440">
            <w:pPr>
              <w:rPr>
                <w:b/>
              </w:rPr>
            </w:pPr>
          </w:p>
        </w:tc>
        <w:tc>
          <w:tcPr>
            <w:tcW w:w="8398" w:type="dxa"/>
            <w:gridSpan w:val="6"/>
            <w:tcBorders>
              <w:bottom w:val="single" w:sz="4" w:space="0" w:color="auto"/>
            </w:tcBorders>
            <w:shd w:val="clear" w:color="auto" w:fill="F2F2F2" w:themeFill="background1" w:themeFillShade="F2"/>
            <w:vAlign w:val="bottom"/>
          </w:tcPr>
          <w:p w14:paraId="0C25DFF3" w14:textId="44BB2C74" w:rsidR="00866902" w:rsidRPr="00765BFB" w:rsidRDefault="00866902" w:rsidP="006E7440">
            <w:pPr>
              <w:rPr>
                <w:b/>
              </w:rPr>
            </w:pPr>
            <w:r>
              <w:rPr>
                <w:b/>
              </w:rPr>
              <w:t>3</w:t>
            </w:r>
            <w:r w:rsidRPr="00D20071">
              <w:rPr>
                <w:b/>
                <w:vertAlign w:val="superscript"/>
              </w:rPr>
              <w:t>ème</w:t>
            </w:r>
            <w:r>
              <w:rPr>
                <w:b/>
              </w:rPr>
              <w:t xml:space="preserve"> </w:t>
            </w:r>
            <w:r w:rsidRPr="00765BFB">
              <w:rPr>
                <w:b/>
              </w:rPr>
              <w:t xml:space="preserve">Contractant </w:t>
            </w:r>
            <w:r>
              <w:rPr>
                <w:b/>
              </w:rPr>
              <w:t xml:space="preserve">/ </w:t>
            </w:r>
            <w:r w:rsidR="001929C5" w:rsidRPr="00765BFB">
              <w:rPr>
                <w:b/>
              </w:rPr>
              <w:t xml:space="preserve">Personne </w:t>
            </w:r>
            <w:r w:rsidR="001929C5">
              <w:rPr>
                <w:b/>
              </w:rPr>
              <w:t>p</w:t>
            </w:r>
            <w:r w:rsidR="001929C5" w:rsidRPr="00765BFB">
              <w:rPr>
                <w:b/>
              </w:rPr>
              <w:t xml:space="preserve">hysique ou </w:t>
            </w:r>
            <w:r w:rsidR="001929C5">
              <w:rPr>
                <w:b/>
              </w:rPr>
              <w:t>m</w:t>
            </w:r>
            <w:r w:rsidR="001929C5" w:rsidRPr="00765BFB">
              <w:rPr>
                <w:b/>
              </w:rPr>
              <w:t>orale</w:t>
            </w:r>
          </w:p>
        </w:tc>
      </w:tr>
      <w:tr w:rsidR="00866902" w:rsidRPr="00765BFB" w14:paraId="25207E2D" w14:textId="77777777" w:rsidTr="00237492">
        <w:tc>
          <w:tcPr>
            <w:tcW w:w="281" w:type="dxa"/>
            <w:tcBorders>
              <w:right w:val="single" w:sz="4" w:space="0" w:color="auto"/>
            </w:tcBorders>
            <w:shd w:val="clear" w:color="auto" w:fill="F2F2F2" w:themeFill="background1" w:themeFillShade="F2"/>
          </w:tcPr>
          <w:p w14:paraId="25EAE695" w14:textId="77777777" w:rsidR="00866902" w:rsidRPr="00765BFB" w:rsidRDefault="00866902" w:rsidP="006E7440">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F9CA0D8" w14:textId="77777777" w:rsidR="00866902" w:rsidRPr="00765BFB" w:rsidRDefault="00866902" w:rsidP="006E7440">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76D35994" w14:textId="77777777" w:rsidR="00866902" w:rsidRPr="00765BFB" w:rsidRDefault="00866902" w:rsidP="006E7440"/>
        </w:tc>
      </w:tr>
      <w:tr w:rsidR="00866902" w14:paraId="52BDF560" w14:textId="77777777" w:rsidTr="00237492">
        <w:tc>
          <w:tcPr>
            <w:tcW w:w="281" w:type="dxa"/>
            <w:tcBorders>
              <w:right w:val="single" w:sz="4" w:space="0" w:color="auto"/>
            </w:tcBorders>
            <w:shd w:val="clear" w:color="auto" w:fill="F2F2F2" w:themeFill="background1" w:themeFillShade="F2"/>
          </w:tcPr>
          <w:p w14:paraId="6A953E1D" w14:textId="77777777" w:rsidR="00866902" w:rsidRPr="00765BFB" w:rsidRDefault="00866902" w:rsidP="006E7440">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A7CE075" w14:textId="77777777" w:rsidR="00866902" w:rsidRDefault="00866902" w:rsidP="006E7440">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3BBE75C" w14:textId="77777777" w:rsidR="00866902" w:rsidRDefault="00866902" w:rsidP="006E7440"/>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AA77BD3" w14:textId="77777777" w:rsidR="00866902" w:rsidRDefault="00866902" w:rsidP="006E7440">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064651D4" w14:textId="77777777" w:rsidR="00866902" w:rsidRDefault="00866902" w:rsidP="006E7440"/>
        </w:tc>
      </w:tr>
      <w:tr w:rsidR="00866902" w14:paraId="50A4B6CB" w14:textId="77777777" w:rsidTr="00237492">
        <w:tc>
          <w:tcPr>
            <w:tcW w:w="281" w:type="dxa"/>
            <w:tcBorders>
              <w:right w:val="single" w:sz="4" w:space="0" w:color="auto"/>
            </w:tcBorders>
            <w:shd w:val="clear" w:color="auto" w:fill="F2F2F2" w:themeFill="background1" w:themeFillShade="F2"/>
          </w:tcPr>
          <w:p w14:paraId="5C7B4907" w14:textId="77777777" w:rsidR="00866902" w:rsidRPr="00765BFB" w:rsidRDefault="00866902" w:rsidP="006E7440">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0AD73A1" w14:textId="77777777" w:rsidR="00866902" w:rsidRPr="00765BFB" w:rsidRDefault="00866902" w:rsidP="006E7440">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1939920D" w14:textId="77777777" w:rsidR="00866902" w:rsidRDefault="00866902" w:rsidP="006E7440"/>
        </w:tc>
      </w:tr>
      <w:tr w:rsidR="00866902" w14:paraId="3EB92D17" w14:textId="77777777" w:rsidTr="00237492">
        <w:tc>
          <w:tcPr>
            <w:tcW w:w="281" w:type="dxa"/>
            <w:tcBorders>
              <w:right w:val="single" w:sz="4" w:space="0" w:color="auto"/>
            </w:tcBorders>
            <w:shd w:val="clear" w:color="auto" w:fill="F2F2F2" w:themeFill="background1" w:themeFillShade="F2"/>
          </w:tcPr>
          <w:p w14:paraId="5A056652" w14:textId="77777777" w:rsidR="00866902" w:rsidRPr="00765BFB" w:rsidRDefault="00866902" w:rsidP="006E7440">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C332E69" w14:textId="77777777" w:rsidR="00866902" w:rsidRDefault="00866902" w:rsidP="006E7440">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728824B8" w14:textId="77777777" w:rsidR="00866902" w:rsidRDefault="00866902" w:rsidP="006E7440"/>
        </w:tc>
        <w:tc>
          <w:tcPr>
            <w:tcW w:w="1518" w:type="dxa"/>
            <w:gridSpan w:val="2"/>
            <w:tcBorders>
              <w:top w:val="single" w:sz="4" w:space="0" w:color="auto"/>
              <w:left w:val="single" w:sz="4" w:space="0" w:color="auto"/>
              <w:bottom w:val="single" w:sz="4" w:space="0" w:color="auto"/>
              <w:right w:val="single" w:sz="4" w:space="0" w:color="auto"/>
            </w:tcBorders>
          </w:tcPr>
          <w:p w14:paraId="6BF597FC" w14:textId="77777777" w:rsidR="00866902" w:rsidRDefault="00866902" w:rsidP="006E7440"/>
        </w:tc>
        <w:tc>
          <w:tcPr>
            <w:tcW w:w="3275" w:type="dxa"/>
            <w:gridSpan w:val="2"/>
            <w:tcBorders>
              <w:top w:val="single" w:sz="4" w:space="0" w:color="auto"/>
              <w:left w:val="single" w:sz="4" w:space="0" w:color="auto"/>
              <w:bottom w:val="single" w:sz="4" w:space="0" w:color="auto"/>
              <w:right w:val="single" w:sz="4" w:space="0" w:color="auto"/>
            </w:tcBorders>
          </w:tcPr>
          <w:p w14:paraId="47D4832D" w14:textId="77777777" w:rsidR="00866902" w:rsidRDefault="00866902" w:rsidP="006E7440"/>
        </w:tc>
      </w:tr>
      <w:tr w:rsidR="00866902" w14:paraId="1BE8968E" w14:textId="77777777" w:rsidTr="00237492">
        <w:tc>
          <w:tcPr>
            <w:tcW w:w="281" w:type="dxa"/>
          </w:tcPr>
          <w:p w14:paraId="610399BB" w14:textId="77777777" w:rsidR="00866902" w:rsidRDefault="00866902" w:rsidP="006E7440"/>
        </w:tc>
        <w:tc>
          <w:tcPr>
            <w:tcW w:w="2092" w:type="dxa"/>
            <w:tcBorders>
              <w:top w:val="single" w:sz="4" w:space="0" w:color="auto"/>
              <w:bottom w:val="single" w:sz="4" w:space="0" w:color="auto"/>
            </w:tcBorders>
            <w:vAlign w:val="bottom"/>
          </w:tcPr>
          <w:p w14:paraId="622D749F" w14:textId="77777777" w:rsidR="00866902" w:rsidRDefault="00866902" w:rsidP="006E7440"/>
        </w:tc>
        <w:tc>
          <w:tcPr>
            <w:tcW w:w="6306" w:type="dxa"/>
            <w:gridSpan w:val="5"/>
            <w:tcBorders>
              <w:top w:val="single" w:sz="4" w:space="0" w:color="auto"/>
              <w:bottom w:val="single" w:sz="4" w:space="0" w:color="auto"/>
            </w:tcBorders>
          </w:tcPr>
          <w:p w14:paraId="04DFE1DD" w14:textId="77777777" w:rsidR="00866902" w:rsidRDefault="00866902" w:rsidP="006E7440"/>
        </w:tc>
      </w:tr>
      <w:tr w:rsidR="00866902" w14:paraId="2DD8CF46" w14:textId="77777777" w:rsidTr="00237492">
        <w:tc>
          <w:tcPr>
            <w:tcW w:w="281" w:type="dxa"/>
            <w:tcBorders>
              <w:right w:val="single" w:sz="4" w:space="0" w:color="auto"/>
            </w:tcBorders>
          </w:tcPr>
          <w:p w14:paraId="44E49310" w14:textId="77777777" w:rsidR="00866902" w:rsidRPr="00765BFB" w:rsidRDefault="00866902" w:rsidP="006E7440">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0FEA9F9D" w14:textId="77777777" w:rsidR="00866902" w:rsidRDefault="00866902" w:rsidP="006E7440">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36F9F27F" w14:textId="77777777" w:rsidR="00866902" w:rsidRDefault="00866902" w:rsidP="006E7440"/>
        </w:tc>
      </w:tr>
      <w:tr w:rsidR="00866902" w14:paraId="584C4FE8" w14:textId="77777777" w:rsidTr="00237492">
        <w:tc>
          <w:tcPr>
            <w:tcW w:w="281" w:type="dxa"/>
            <w:tcBorders>
              <w:right w:val="single" w:sz="4" w:space="0" w:color="auto"/>
            </w:tcBorders>
          </w:tcPr>
          <w:p w14:paraId="719481CD" w14:textId="77777777" w:rsidR="00866902" w:rsidRDefault="00866902" w:rsidP="006E7440"/>
        </w:tc>
        <w:tc>
          <w:tcPr>
            <w:tcW w:w="2092" w:type="dxa"/>
            <w:tcBorders>
              <w:left w:val="single" w:sz="4" w:space="0" w:color="auto"/>
              <w:right w:val="single" w:sz="4" w:space="0" w:color="auto"/>
            </w:tcBorders>
            <w:shd w:val="clear" w:color="auto" w:fill="F2F2F2" w:themeFill="background1" w:themeFillShade="F2"/>
            <w:vAlign w:val="bottom"/>
          </w:tcPr>
          <w:p w14:paraId="6944795A" w14:textId="77777777" w:rsidR="00866902" w:rsidRDefault="00866902" w:rsidP="006E7440"/>
        </w:tc>
        <w:tc>
          <w:tcPr>
            <w:tcW w:w="6306" w:type="dxa"/>
            <w:gridSpan w:val="5"/>
            <w:tcBorders>
              <w:top w:val="single" w:sz="4" w:space="0" w:color="auto"/>
              <w:left w:val="single" w:sz="4" w:space="0" w:color="auto"/>
              <w:bottom w:val="single" w:sz="4" w:space="0" w:color="auto"/>
              <w:right w:val="single" w:sz="4" w:space="0" w:color="auto"/>
            </w:tcBorders>
          </w:tcPr>
          <w:p w14:paraId="02F0507C" w14:textId="77777777" w:rsidR="00866902" w:rsidRDefault="00866902" w:rsidP="006E7440"/>
        </w:tc>
      </w:tr>
      <w:tr w:rsidR="00866902" w14:paraId="1636D21A" w14:textId="77777777" w:rsidTr="00237492">
        <w:tc>
          <w:tcPr>
            <w:tcW w:w="281" w:type="dxa"/>
            <w:tcBorders>
              <w:right w:val="single" w:sz="4" w:space="0" w:color="auto"/>
            </w:tcBorders>
          </w:tcPr>
          <w:p w14:paraId="02A24D3B" w14:textId="77777777" w:rsidR="00866902" w:rsidRDefault="00866902" w:rsidP="006E7440"/>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277981AA" w14:textId="77777777" w:rsidR="00866902" w:rsidRPr="00866902" w:rsidRDefault="00866902" w:rsidP="006E7440">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7B701732" w14:textId="77777777" w:rsidR="00866902" w:rsidRPr="00765BFB" w:rsidRDefault="00866902" w:rsidP="006E7440">
            <w:pPr>
              <w:rPr>
                <w:rFonts w:ascii="Calibri" w:eastAsia="Times New Roman" w:hAnsi="Calibri" w:cs="Calibri"/>
                <w:color w:val="000000"/>
                <w:sz w:val="22"/>
                <w:lang w:eastAsia="fr-FR"/>
              </w:rPr>
            </w:pPr>
          </w:p>
        </w:tc>
      </w:tr>
      <w:tr w:rsidR="00866902" w:rsidRPr="00866902" w14:paraId="02F79C22" w14:textId="77777777" w:rsidTr="00237492">
        <w:tc>
          <w:tcPr>
            <w:tcW w:w="281" w:type="dxa"/>
            <w:tcBorders>
              <w:right w:val="single" w:sz="4" w:space="0" w:color="auto"/>
            </w:tcBorders>
          </w:tcPr>
          <w:p w14:paraId="5026E984" w14:textId="77777777" w:rsidR="00866902" w:rsidRPr="00866902" w:rsidRDefault="00866902" w:rsidP="006E7440"/>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7FD93E06" w14:textId="77777777" w:rsidR="00866902" w:rsidRPr="00866902" w:rsidRDefault="00866902" w:rsidP="006E7440">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4C2D5A8C" w14:textId="77777777" w:rsidR="00866902" w:rsidRPr="00866902" w:rsidRDefault="00866902" w:rsidP="006E7440">
            <w:pPr>
              <w:rPr>
                <w:rFonts w:ascii="Calibri" w:eastAsia="Times New Roman" w:hAnsi="Calibri" w:cs="Calibri"/>
                <w:color w:val="000000"/>
                <w:sz w:val="22"/>
                <w:lang w:eastAsia="fr-FR"/>
              </w:rPr>
            </w:pPr>
          </w:p>
        </w:tc>
      </w:tr>
      <w:tr w:rsidR="00866902" w14:paraId="069E5FAB" w14:textId="77777777" w:rsidTr="00237492">
        <w:tc>
          <w:tcPr>
            <w:tcW w:w="281" w:type="dxa"/>
          </w:tcPr>
          <w:p w14:paraId="702D6DB6" w14:textId="77777777" w:rsidR="00866902" w:rsidRDefault="00866902" w:rsidP="006E7440"/>
        </w:tc>
        <w:tc>
          <w:tcPr>
            <w:tcW w:w="2092" w:type="dxa"/>
            <w:tcBorders>
              <w:top w:val="single" w:sz="4" w:space="0" w:color="auto"/>
              <w:bottom w:val="single" w:sz="4" w:space="0" w:color="auto"/>
            </w:tcBorders>
            <w:shd w:val="clear" w:color="auto" w:fill="F2F2F2" w:themeFill="background1" w:themeFillShade="F2"/>
            <w:vAlign w:val="bottom"/>
          </w:tcPr>
          <w:p w14:paraId="19D6C327" w14:textId="77777777" w:rsidR="00866902" w:rsidRDefault="00866902" w:rsidP="006E7440">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5F096617" w14:textId="2340CF7A" w:rsidR="00866902" w:rsidRDefault="00866902" w:rsidP="006E7440"/>
        </w:tc>
      </w:tr>
      <w:tr w:rsidR="00866902" w14:paraId="31037975" w14:textId="77777777" w:rsidTr="00237492">
        <w:tc>
          <w:tcPr>
            <w:tcW w:w="281" w:type="dxa"/>
            <w:tcBorders>
              <w:right w:val="single" w:sz="4" w:space="0" w:color="auto"/>
            </w:tcBorders>
          </w:tcPr>
          <w:p w14:paraId="04C8D866"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8227A27" w14:textId="77777777" w:rsidR="00866902" w:rsidRDefault="00866902" w:rsidP="006E7440">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4DB4ED61" w14:textId="77777777" w:rsidR="00866902" w:rsidRDefault="00866902" w:rsidP="006E7440"/>
        </w:tc>
      </w:tr>
      <w:tr w:rsidR="00866902" w14:paraId="0FA0F4DB" w14:textId="77777777" w:rsidTr="00237492">
        <w:tc>
          <w:tcPr>
            <w:tcW w:w="281" w:type="dxa"/>
            <w:tcBorders>
              <w:right w:val="single" w:sz="4" w:space="0" w:color="auto"/>
            </w:tcBorders>
          </w:tcPr>
          <w:p w14:paraId="6D574176"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7774267" w14:textId="77777777" w:rsidR="00866902" w:rsidRDefault="00866902" w:rsidP="006E7440">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453B510B" w14:textId="77777777" w:rsidR="00866902" w:rsidRDefault="00866902" w:rsidP="006E7440"/>
        </w:tc>
      </w:tr>
      <w:tr w:rsidR="00866902" w14:paraId="7CF9C7E3" w14:textId="77777777" w:rsidTr="00237492">
        <w:tc>
          <w:tcPr>
            <w:tcW w:w="281" w:type="dxa"/>
            <w:tcBorders>
              <w:right w:val="single" w:sz="4" w:space="0" w:color="auto"/>
            </w:tcBorders>
          </w:tcPr>
          <w:p w14:paraId="2CDE3194"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320C132" w14:textId="77777777" w:rsidR="00866902" w:rsidRDefault="00866902" w:rsidP="006E7440">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7AA09179" w14:textId="77777777" w:rsidR="00866902" w:rsidRDefault="00866902" w:rsidP="006E7440"/>
        </w:tc>
      </w:tr>
      <w:tr w:rsidR="00866902" w14:paraId="6E2D5DD2" w14:textId="77777777" w:rsidTr="00237492">
        <w:tc>
          <w:tcPr>
            <w:tcW w:w="281" w:type="dxa"/>
            <w:tcBorders>
              <w:right w:val="single" w:sz="4" w:space="0" w:color="auto"/>
            </w:tcBorders>
          </w:tcPr>
          <w:p w14:paraId="15765644"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7D8197C" w14:textId="77777777" w:rsidR="00866902" w:rsidRDefault="00866902" w:rsidP="006E7440">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38569F63" w14:textId="77777777" w:rsidR="00866902" w:rsidRDefault="00866902" w:rsidP="006E7440"/>
        </w:tc>
      </w:tr>
    </w:tbl>
    <w:p w14:paraId="50AC1554" w14:textId="32B82E13" w:rsidR="00765BFB" w:rsidRDefault="00765BFB" w:rsidP="00D20071"/>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866902" w:rsidRPr="00765BFB" w14:paraId="4A1C325B" w14:textId="77777777" w:rsidTr="006E7440">
        <w:tc>
          <w:tcPr>
            <w:tcW w:w="284" w:type="dxa"/>
            <w:shd w:val="clear" w:color="auto" w:fill="F2F2F2" w:themeFill="background1" w:themeFillShade="F2"/>
          </w:tcPr>
          <w:p w14:paraId="6EE83B54" w14:textId="77777777" w:rsidR="00866902" w:rsidRPr="00765BFB" w:rsidRDefault="00866902" w:rsidP="006E7440">
            <w:pPr>
              <w:rPr>
                <w:b/>
              </w:rPr>
            </w:pPr>
          </w:p>
        </w:tc>
        <w:tc>
          <w:tcPr>
            <w:tcW w:w="8611" w:type="dxa"/>
            <w:gridSpan w:val="6"/>
            <w:tcBorders>
              <w:bottom w:val="single" w:sz="4" w:space="0" w:color="auto"/>
            </w:tcBorders>
            <w:shd w:val="clear" w:color="auto" w:fill="F2F2F2" w:themeFill="background1" w:themeFillShade="F2"/>
            <w:vAlign w:val="bottom"/>
          </w:tcPr>
          <w:p w14:paraId="5E38F502" w14:textId="6C7B48B0" w:rsidR="00866902" w:rsidRPr="00765BFB" w:rsidRDefault="00866902" w:rsidP="006E7440">
            <w:pPr>
              <w:rPr>
                <w:b/>
              </w:rPr>
            </w:pPr>
            <w:r>
              <w:rPr>
                <w:b/>
              </w:rPr>
              <w:t>4</w:t>
            </w:r>
            <w:r w:rsidRPr="00D20071">
              <w:rPr>
                <w:b/>
                <w:vertAlign w:val="superscript"/>
              </w:rPr>
              <w:t>ème</w:t>
            </w:r>
            <w:r>
              <w:rPr>
                <w:b/>
              </w:rPr>
              <w:t xml:space="preserve"> </w:t>
            </w:r>
            <w:r w:rsidRPr="00765BFB">
              <w:rPr>
                <w:b/>
              </w:rPr>
              <w:t xml:space="preserve">Contractant </w:t>
            </w:r>
            <w:r>
              <w:rPr>
                <w:b/>
              </w:rPr>
              <w:t xml:space="preserve">/ </w:t>
            </w:r>
            <w:r w:rsidR="001929C5" w:rsidRPr="00765BFB">
              <w:rPr>
                <w:b/>
              </w:rPr>
              <w:t xml:space="preserve">Personne </w:t>
            </w:r>
            <w:r w:rsidR="001929C5">
              <w:rPr>
                <w:b/>
              </w:rPr>
              <w:t>p</w:t>
            </w:r>
            <w:r w:rsidR="001929C5" w:rsidRPr="00765BFB">
              <w:rPr>
                <w:b/>
              </w:rPr>
              <w:t xml:space="preserve">hysique ou </w:t>
            </w:r>
            <w:r w:rsidR="001929C5">
              <w:rPr>
                <w:b/>
              </w:rPr>
              <w:t>m</w:t>
            </w:r>
            <w:r w:rsidR="001929C5" w:rsidRPr="00765BFB">
              <w:rPr>
                <w:b/>
              </w:rPr>
              <w:t>orale</w:t>
            </w:r>
          </w:p>
        </w:tc>
      </w:tr>
      <w:tr w:rsidR="00866902" w:rsidRPr="00765BFB" w14:paraId="02551837" w14:textId="77777777" w:rsidTr="006E7440">
        <w:tc>
          <w:tcPr>
            <w:tcW w:w="284" w:type="dxa"/>
            <w:tcBorders>
              <w:right w:val="single" w:sz="4" w:space="0" w:color="auto"/>
            </w:tcBorders>
            <w:shd w:val="clear" w:color="auto" w:fill="F2F2F2" w:themeFill="background1" w:themeFillShade="F2"/>
          </w:tcPr>
          <w:p w14:paraId="36C4A4BA" w14:textId="77777777" w:rsidR="00866902" w:rsidRPr="00765BFB" w:rsidRDefault="00866902" w:rsidP="006E7440">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0F03AFA" w14:textId="77777777" w:rsidR="00866902" w:rsidRPr="00765BFB" w:rsidRDefault="00866902" w:rsidP="006E7440">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0B1366A2" w14:textId="77777777" w:rsidR="00866902" w:rsidRPr="00765BFB" w:rsidRDefault="00866902" w:rsidP="006E7440"/>
        </w:tc>
      </w:tr>
      <w:tr w:rsidR="00866902" w14:paraId="223C6772" w14:textId="77777777" w:rsidTr="006E7440">
        <w:tc>
          <w:tcPr>
            <w:tcW w:w="284" w:type="dxa"/>
            <w:tcBorders>
              <w:right w:val="single" w:sz="4" w:space="0" w:color="auto"/>
            </w:tcBorders>
            <w:shd w:val="clear" w:color="auto" w:fill="F2F2F2" w:themeFill="background1" w:themeFillShade="F2"/>
          </w:tcPr>
          <w:p w14:paraId="158EB4C6" w14:textId="77777777" w:rsidR="00866902" w:rsidRPr="00765BFB" w:rsidRDefault="00866902" w:rsidP="006E7440">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EB9CBA7" w14:textId="77777777" w:rsidR="00866902" w:rsidRDefault="00866902" w:rsidP="006E7440">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58C6873B" w14:textId="77777777" w:rsidR="00866902" w:rsidRDefault="00866902" w:rsidP="006E7440"/>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33EB9CD" w14:textId="77777777" w:rsidR="00866902" w:rsidRDefault="00866902" w:rsidP="006E7440">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286ABF5F" w14:textId="77777777" w:rsidR="00866902" w:rsidRDefault="00866902" w:rsidP="006E7440"/>
        </w:tc>
      </w:tr>
      <w:tr w:rsidR="00866902" w14:paraId="009D9CFE" w14:textId="77777777" w:rsidTr="006E7440">
        <w:tc>
          <w:tcPr>
            <w:tcW w:w="284" w:type="dxa"/>
            <w:tcBorders>
              <w:right w:val="single" w:sz="4" w:space="0" w:color="auto"/>
            </w:tcBorders>
            <w:shd w:val="clear" w:color="auto" w:fill="F2F2F2" w:themeFill="background1" w:themeFillShade="F2"/>
          </w:tcPr>
          <w:p w14:paraId="02594248" w14:textId="77777777" w:rsidR="00866902" w:rsidRPr="00765BFB" w:rsidRDefault="00866902" w:rsidP="006E7440">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5506AAC" w14:textId="77777777" w:rsidR="00866902" w:rsidRPr="00765BFB" w:rsidRDefault="00866902" w:rsidP="006E7440">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691909E6" w14:textId="77777777" w:rsidR="00866902" w:rsidRDefault="00866902" w:rsidP="006E7440"/>
        </w:tc>
      </w:tr>
      <w:tr w:rsidR="00866902" w14:paraId="2B9FC4BA" w14:textId="77777777" w:rsidTr="006E7440">
        <w:tc>
          <w:tcPr>
            <w:tcW w:w="284" w:type="dxa"/>
            <w:tcBorders>
              <w:right w:val="single" w:sz="4" w:space="0" w:color="auto"/>
            </w:tcBorders>
            <w:shd w:val="clear" w:color="auto" w:fill="F2F2F2" w:themeFill="background1" w:themeFillShade="F2"/>
          </w:tcPr>
          <w:p w14:paraId="399C66FC" w14:textId="77777777" w:rsidR="00866902" w:rsidRPr="00765BFB" w:rsidRDefault="00866902" w:rsidP="006E7440">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027998E" w14:textId="77777777" w:rsidR="00866902" w:rsidRDefault="00866902" w:rsidP="006E7440">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4A3AB0E1" w14:textId="77777777" w:rsidR="00866902" w:rsidRDefault="00866902" w:rsidP="006E7440"/>
        </w:tc>
        <w:tc>
          <w:tcPr>
            <w:tcW w:w="1559" w:type="dxa"/>
            <w:gridSpan w:val="2"/>
            <w:tcBorders>
              <w:top w:val="single" w:sz="4" w:space="0" w:color="auto"/>
              <w:left w:val="single" w:sz="4" w:space="0" w:color="auto"/>
              <w:bottom w:val="single" w:sz="4" w:space="0" w:color="auto"/>
              <w:right w:val="single" w:sz="4" w:space="0" w:color="auto"/>
            </w:tcBorders>
          </w:tcPr>
          <w:p w14:paraId="48A08ED7" w14:textId="77777777" w:rsidR="00866902" w:rsidRDefault="00866902" w:rsidP="006E7440"/>
        </w:tc>
        <w:tc>
          <w:tcPr>
            <w:tcW w:w="3367" w:type="dxa"/>
            <w:gridSpan w:val="2"/>
            <w:tcBorders>
              <w:top w:val="single" w:sz="4" w:space="0" w:color="auto"/>
              <w:left w:val="single" w:sz="4" w:space="0" w:color="auto"/>
              <w:bottom w:val="single" w:sz="4" w:space="0" w:color="auto"/>
              <w:right w:val="single" w:sz="4" w:space="0" w:color="auto"/>
            </w:tcBorders>
          </w:tcPr>
          <w:p w14:paraId="5294A58C" w14:textId="77777777" w:rsidR="00866902" w:rsidRDefault="00866902" w:rsidP="006E7440"/>
        </w:tc>
      </w:tr>
      <w:tr w:rsidR="00866902" w14:paraId="0804CB1E" w14:textId="77777777" w:rsidTr="006E7440">
        <w:tc>
          <w:tcPr>
            <w:tcW w:w="284" w:type="dxa"/>
          </w:tcPr>
          <w:p w14:paraId="2B4AD762" w14:textId="77777777" w:rsidR="00866902" w:rsidRDefault="00866902" w:rsidP="006E7440"/>
        </w:tc>
        <w:tc>
          <w:tcPr>
            <w:tcW w:w="2126" w:type="dxa"/>
            <w:tcBorders>
              <w:top w:val="single" w:sz="4" w:space="0" w:color="auto"/>
              <w:bottom w:val="single" w:sz="4" w:space="0" w:color="auto"/>
            </w:tcBorders>
            <w:vAlign w:val="bottom"/>
          </w:tcPr>
          <w:p w14:paraId="71358CD6" w14:textId="77777777" w:rsidR="00866902" w:rsidRDefault="00866902" w:rsidP="006E7440"/>
        </w:tc>
        <w:tc>
          <w:tcPr>
            <w:tcW w:w="6485" w:type="dxa"/>
            <w:gridSpan w:val="5"/>
            <w:tcBorders>
              <w:top w:val="single" w:sz="4" w:space="0" w:color="auto"/>
              <w:bottom w:val="single" w:sz="4" w:space="0" w:color="auto"/>
            </w:tcBorders>
          </w:tcPr>
          <w:p w14:paraId="2E68DD76" w14:textId="77777777" w:rsidR="00866902" w:rsidRDefault="00866902" w:rsidP="006E7440"/>
        </w:tc>
      </w:tr>
      <w:tr w:rsidR="00866902" w14:paraId="5E794DFF" w14:textId="77777777" w:rsidTr="006E7440">
        <w:tc>
          <w:tcPr>
            <w:tcW w:w="284" w:type="dxa"/>
            <w:tcBorders>
              <w:right w:val="single" w:sz="4" w:space="0" w:color="auto"/>
            </w:tcBorders>
          </w:tcPr>
          <w:p w14:paraId="3AF0E9CF" w14:textId="77777777" w:rsidR="00866902" w:rsidRPr="00765BFB" w:rsidRDefault="00866902" w:rsidP="006E7440">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47466E9C" w14:textId="77777777" w:rsidR="00866902" w:rsidRDefault="00866902" w:rsidP="006E7440">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740E2A4A" w14:textId="77777777" w:rsidR="00866902" w:rsidRDefault="00866902" w:rsidP="006E7440"/>
        </w:tc>
      </w:tr>
      <w:tr w:rsidR="00866902" w14:paraId="005370FF" w14:textId="77777777" w:rsidTr="006E7440">
        <w:tc>
          <w:tcPr>
            <w:tcW w:w="284" w:type="dxa"/>
            <w:tcBorders>
              <w:right w:val="single" w:sz="4" w:space="0" w:color="auto"/>
            </w:tcBorders>
          </w:tcPr>
          <w:p w14:paraId="6EB205E0" w14:textId="77777777" w:rsidR="00866902" w:rsidRDefault="00866902" w:rsidP="006E7440"/>
        </w:tc>
        <w:tc>
          <w:tcPr>
            <w:tcW w:w="2126" w:type="dxa"/>
            <w:tcBorders>
              <w:left w:val="single" w:sz="4" w:space="0" w:color="auto"/>
              <w:right w:val="single" w:sz="4" w:space="0" w:color="auto"/>
            </w:tcBorders>
            <w:shd w:val="clear" w:color="auto" w:fill="F2F2F2" w:themeFill="background1" w:themeFillShade="F2"/>
            <w:vAlign w:val="bottom"/>
          </w:tcPr>
          <w:p w14:paraId="3E986533" w14:textId="77777777" w:rsidR="00866902" w:rsidRDefault="00866902" w:rsidP="006E7440"/>
        </w:tc>
        <w:tc>
          <w:tcPr>
            <w:tcW w:w="6485" w:type="dxa"/>
            <w:gridSpan w:val="5"/>
            <w:tcBorders>
              <w:top w:val="single" w:sz="4" w:space="0" w:color="auto"/>
              <w:left w:val="single" w:sz="4" w:space="0" w:color="auto"/>
              <w:bottom w:val="single" w:sz="4" w:space="0" w:color="auto"/>
              <w:right w:val="single" w:sz="4" w:space="0" w:color="auto"/>
            </w:tcBorders>
          </w:tcPr>
          <w:p w14:paraId="776F350F" w14:textId="77777777" w:rsidR="00866902" w:rsidRDefault="00866902" w:rsidP="006E7440"/>
        </w:tc>
      </w:tr>
      <w:tr w:rsidR="00866902" w14:paraId="2D143B92" w14:textId="77777777" w:rsidTr="006E7440">
        <w:tc>
          <w:tcPr>
            <w:tcW w:w="284" w:type="dxa"/>
            <w:tcBorders>
              <w:right w:val="single" w:sz="4" w:space="0" w:color="auto"/>
            </w:tcBorders>
          </w:tcPr>
          <w:p w14:paraId="1C229385" w14:textId="77777777" w:rsidR="00866902" w:rsidRDefault="00866902" w:rsidP="006E7440"/>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75822796" w14:textId="77777777" w:rsidR="00866902" w:rsidRPr="00866902" w:rsidRDefault="00866902" w:rsidP="006E7440">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1D359EA7" w14:textId="77777777" w:rsidR="00866902" w:rsidRPr="00765BFB" w:rsidRDefault="00866902" w:rsidP="006E7440">
            <w:pPr>
              <w:rPr>
                <w:rFonts w:ascii="Calibri" w:eastAsia="Times New Roman" w:hAnsi="Calibri" w:cs="Calibri"/>
                <w:color w:val="000000"/>
                <w:sz w:val="22"/>
                <w:lang w:eastAsia="fr-FR"/>
              </w:rPr>
            </w:pPr>
          </w:p>
        </w:tc>
      </w:tr>
      <w:tr w:rsidR="00866902" w:rsidRPr="00866902" w14:paraId="0FC838E8" w14:textId="77777777" w:rsidTr="006E7440">
        <w:tc>
          <w:tcPr>
            <w:tcW w:w="284" w:type="dxa"/>
            <w:tcBorders>
              <w:right w:val="single" w:sz="4" w:space="0" w:color="auto"/>
            </w:tcBorders>
          </w:tcPr>
          <w:p w14:paraId="7C3E0DC7" w14:textId="77777777" w:rsidR="00866902" w:rsidRPr="00866902" w:rsidRDefault="00866902" w:rsidP="006E7440"/>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73A37EE8" w14:textId="77777777" w:rsidR="00866902" w:rsidRPr="00866902" w:rsidRDefault="00866902" w:rsidP="006E7440">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62486E9C" w14:textId="77777777" w:rsidR="00866902" w:rsidRPr="00866902" w:rsidRDefault="00866902" w:rsidP="006E7440">
            <w:pPr>
              <w:rPr>
                <w:rFonts w:ascii="Calibri" w:eastAsia="Times New Roman" w:hAnsi="Calibri" w:cs="Calibri"/>
                <w:color w:val="000000"/>
                <w:sz w:val="22"/>
                <w:lang w:eastAsia="fr-FR"/>
              </w:rPr>
            </w:pPr>
          </w:p>
        </w:tc>
      </w:tr>
      <w:tr w:rsidR="00866902" w14:paraId="0E86D7FA" w14:textId="77777777" w:rsidTr="006E7440">
        <w:tc>
          <w:tcPr>
            <w:tcW w:w="284" w:type="dxa"/>
          </w:tcPr>
          <w:p w14:paraId="0F3BD4C8" w14:textId="77777777" w:rsidR="00866902" w:rsidRDefault="00866902" w:rsidP="006E7440"/>
        </w:tc>
        <w:tc>
          <w:tcPr>
            <w:tcW w:w="2126" w:type="dxa"/>
            <w:tcBorders>
              <w:top w:val="single" w:sz="4" w:space="0" w:color="auto"/>
              <w:bottom w:val="single" w:sz="4" w:space="0" w:color="auto"/>
            </w:tcBorders>
            <w:shd w:val="clear" w:color="auto" w:fill="F2F2F2" w:themeFill="background1" w:themeFillShade="F2"/>
            <w:vAlign w:val="bottom"/>
          </w:tcPr>
          <w:p w14:paraId="055EAE7D" w14:textId="77777777" w:rsidR="00866902" w:rsidRDefault="00866902" w:rsidP="006E7440">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1C589CDF" w14:textId="1D27EB19" w:rsidR="00866902" w:rsidRDefault="00866902" w:rsidP="006E7440"/>
        </w:tc>
      </w:tr>
      <w:tr w:rsidR="00866902" w14:paraId="270F582B" w14:textId="77777777" w:rsidTr="006E7440">
        <w:tc>
          <w:tcPr>
            <w:tcW w:w="284" w:type="dxa"/>
            <w:tcBorders>
              <w:right w:val="single" w:sz="4" w:space="0" w:color="auto"/>
            </w:tcBorders>
          </w:tcPr>
          <w:p w14:paraId="661857CD" w14:textId="77777777" w:rsidR="00866902" w:rsidRDefault="00866902" w:rsidP="006E7440"/>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EED4656" w14:textId="77777777" w:rsidR="00866902" w:rsidRDefault="00866902" w:rsidP="006E7440">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7FB03C89" w14:textId="77777777" w:rsidR="00866902" w:rsidRDefault="00866902" w:rsidP="006E7440"/>
        </w:tc>
      </w:tr>
      <w:tr w:rsidR="00866902" w14:paraId="78BC78EC" w14:textId="77777777" w:rsidTr="006E7440">
        <w:tc>
          <w:tcPr>
            <w:tcW w:w="284" w:type="dxa"/>
            <w:tcBorders>
              <w:right w:val="single" w:sz="4" w:space="0" w:color="auto"/>
            </w:tcBorders>
          </w:tcPr>
          <w:p w14:paraId="12B641F7" w14:textId="77777777" w:rsidR="00866902" w:rsidRDefault="00866902" w:rsidP="006E7440"/>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50D5A1F" w14:textId="77777777" w:rsidR="00866902" w:rsidRDefault="00866902" w:rsidP="006E7440">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1C475CB6" w14:textId="77777777" w:rsidR="00866902" w:rsidRDefault="00866902" w:rsidP="006E7440"/>
        </w:tc>
      </w:tr>
      <w:tr w:rsidR="00866902" w14:paraId="6C1F54DC" w14:textId="77777777" w:rsidTr="006E7440">
        <w:tc>
          <w:tcPr>
            <w:tcW w:w="284" w:type="dxa"/>
            <w:tcBorders>
              <w:right w:val="single" w:sz="4" w:space="0" w:color="auto"/>
            </w:tcBorders>
          </w:tcPr>
          <w:p w14:paraId="7177E886" w14:textId="77777777" w:rsidR="00866902" w:rsidRDefault="00866902" w:rsidP="006E7440"/>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0204103" w14:textId="77777777" w:rsidR="00866902" w:rsidRDefault="00866902" w:rsidP="006E7440">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106ACBF6" w14:textId="77777777" w:rsidR="00866902" w:rsidRDefault="00866902" w:rsidP="006E7440"/>
        </w:tc>
      </w:tr>
      <w:tr w:rsidR="00866902" w14:paraId="50632DA7" w14:textId="77777777" w:rsidTr="006E7440">
        <w:tc>
          <w:tcPr>
            <w:tcW w:w="284" w:type="dxa"/>
            <w:tcBorders>
              <w:right w:val="single" w:sz="4" w:space="0" w:color="auto"/>
            </w:tcBorders>
          </w:tcPr>
          <w:p w14:paraId="09077A7B" w14:textId="77777777" w:rsidR="00866902" w:rsidRDefault="00866902" w:rsidP="006E7440"/>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EF26C37" w14:textId="77777777" w:rsidR="00866902" w:rsidRDefault="00866902" w:rsidP="006E7440">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352E6847" w14:textId="77777777" w:rsidR="00866902" w:rsidRDefault="00866902" w:rsidP="006E7440"/>
        </w:tc>
      </w:tr>
    </w:tbl>
    <w:p w14:paraId="69046551" w14:textId="77777777" w:rsidR="00866902" w:rsidRDefault="00866902" w:rsidP="00D20071"/>
    <w:p w14:paraId="08F9775D" w14:textId="77777777" w:rsidR="00237492" w:rsidRDefault="00237492">
      <w:r>
        <w:br w:type="page"/>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866902" w:rsidRPr="00765BFB" w14:paraId="1BCA167B" w14:textId="77777777" w:rsidTr="00237492">
        <w:tc>
          <w:tcPr>
            <w:tcW w:w="281" w:type="dxa"/>
            <w:shd w:val="clear" w:color="auto" w:fill="F2F2F2" w:themeFill="background1" w:themeFillShade="F2"/>
          </w:tcPr>
          <w:p w14:paraId="2BA6FBF3" w14:textId="2B201605" w:rsidR="00866902" w:rsidRPr="00765BFB" w:rsidRDefault="00866902" w:rsidP="006E7440">
            <w:pPr>
              <w:rPr>
                <w:b/>
              </w:rPr>
            </w:pPr>
          </w:p>
        </w:tc>
        <w:tc>
          <w:tcPr>
            <w:tcW w:w="8398" w:type="dxa"/>
            <w:gridSpan w:val="6"/>
            <w:tcBorders>
              <w:bottom w:val="single" w:sz="4" w:space="0" w:color="auto"/>
            </w:tcBorders>
            <w:shd w:val="clear" w:color="auto" w:fill="F2F2F2" w:themeFill="background1" w:themeFillShade="F2"/>
            <w:vAlign w:val="bottom"/>
          </w:tcPr>
          <w:p w14:paraId="401C6135" w14:textId="39B33D7A" w:rsidR="00866902" w:rsidRPr="00765BFB" w:rsidRDefault="00866902" w:rsidP="006E7440">
            <w:pPr>
              <w:rPr>
                <w:b/>
              </w:rPr>
            </w:pPr>
            <w:r>
              <w:rPr>
                <w:b/>
              </w:rPr>
              <w:t>5</w:t>
            </w:r>
            <w:r w:rsidRPr="00D20071">
              <w:rPr>
                <w:b/>
                <w:vertAlign w:val="superscript"/>
              </w:rPr>
              <w:t>ème</w:t>
            </w:r>
            <w:r>
              <w:rPr>
                <w:b/>
              </w:rPr>
              <w:t xml:space="preserve"> </w:t>
            </w:r>
            <w:r w:rsidRPr="00765BFB">
              <w:rPr>
                <w:b/>
              </w:rPr>
              <w:t xml:space="preserve">Contractant </w:t>
            </w:r>
            <w:r>
              <w:rPr>
                <w:b/>
              </w:rPr>
              <w:t xml:space="preserve">/ </w:t>
            </w:r>
            <w:r w:rsidR="001929C5" w:rsidRPr="00765BFB">
              <w:rPr>
                <w:b/>
              </w:rPr>
              <w:t xml:space="preserve">Personne </w:t>
            </w:r>
            <w:r w:rsidR="001929C5">
              <w:rPr>
                <w:b/>
              </w:rPr>
              <w:t>p</w:t>
            </w:r>
            <w:r w:rsidR="001929C5" w:rsidRPr="00765BFB">
              <w:rPr>
                <w:b/>
              </w:rPr>
              <w:t xml:space="preserve">hysique ou </w:t>
            </w:r>
            <w:r w:rsidR="001929C5">
              <w:rPr>
                <w:b/>
              </w:rPr>
              <w:t>m</w:t>
            </w:r>
            <w:r w:rsidR="001929C5" w:rsidRPr="00765BFB">
              <w:rPr>
                <w:b/>
              </w:rPr>
              <w:t>orale</w:t>
            </w:r>
          </w:p>
        </w:tc>
      </w:tr>
      <w:tr w:rsidR="00866902" w:rsidRPr="00765BFB" w14:paraId="61281923" w14:textId="77777777" w:rsidTr="00237492">
        <w:tc>
          <w:tcPr>
            <w:tcW w:w="281" w:type="dxa"/>
            <w:tcBorders>
              <w:right w:val="single" w:sz="4" w:space="0" w:color="auto"/>
            </w:tcBorders>
            <w:shd w:val="clear" w:color="auto" w:fill="F2F2F2" w:themeFill="background1" w:themeFillShade="F2"/>
          </w:tcPr>
          <w:p w14:paraId="32CD3990" w14:textId="77777777" w:rsidR="00866902" w:rsidRPr="00765BFB" w:rsidRDefault="00866902" w:rsidP="006E7440">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6260ABB" w14:textId="77777777" w:rsidR="00866902" w:rsidRPr="00765BFB" w:rsidRDefault="00866902" w:rsidP="006E7440">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7C764AFF" w14:textId="77777777" w:rsidR="00866902" w:rsidRPr="00765BFB" w:rsidRDefault="00866902" w:rsidP="006E7440"/>
        </w:tc>
      </w:tr>
      <w:tr w:rsidR="00866902" w14:paraId="2D5868C4" w14:textId="77777777" w:rsidTr="00237492">
        <w:tc>
          <w:tcPr>
            <w:tcW w:w="281" w:type="dxa"/>
            <w:tcBorders>
              <w:right w:val="single" w:sz="4" w:space="0" w:color="auto"/>
            </w:tcBorders>
            <w:shd w:val="clear" w:color="auto" w:fill="F2F2F2" w:themeFill="background1" w:themeFillShade="F2"/>
          </w:tcPr>
          <w:p w14:paraId="5A594155" w14:textId="77777777" w:rsidR="00866902" w:rsidRPr="00765BFB" w:rsidRDefault="00866902" w:rsidP="006E7440">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D2C501E" w14:textId="77777777" w:rsidR="00866902" w:rsidRDefault="00866902" w:rsidP="006E7440">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180A5A81" w14:textId="77777777" w:rsidR="00866902" w:rsidRDefault="00866902" w:rsidP="006E7440"/>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03EC4E7" w14:textId="77777777" w:rsidR="00866902" w:rsidRDefault="00866902" w:rsidP="006E7440">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6314BB0A" w14:textId="77777777" w:rsidR="00866902" w:rsidRDefault="00866902" w:rsidP="006E7440"/>
        </w:tc>
      </w:tr>
      <w:tr w:rsidR="00866902" w14:paraId="76FAC084" w14:textId="77777777" w:rsidTr="00237492">
        <w:tc>
          <w:tcPr>
            <w:tcW w:w="281" w:type="dxa"/>
            <w:tcBorders>
              <w:right w:val="single" w:sz="4" w:space="0" w:color="auto"/>
            </w:tcBorders>
            <w:shd w:val="clear" w:color="auto" w:fill="F2F2F2" w:themeFill="background1" w:themeFillShade="F2"/>
          </w:tcPr>
          <w:p w14:paraId="33B803E4" w14:textId="77777777" w:rsidR="00866902" w:rsidRPr="00765BFB" w:rsidRDefault="00866902" w:rsidP="006E7440">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57A0FC1" w14:textId="77777777" w:rsidR="00866902" w:rsidRPr="00765BFB" w:rsidRDefault="00866902" w:rsidP="006E7440">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26BB355C" w14:textId="77777777" w:rsidR="00866902" w:rsidRDefault="00866902" w:rsidP="006E7440"/>
        </w:tc>
      </w:tr>
      <w:tr w:rsidR="00866902" w14:paraId="4F8F907B" w14:textId="77777777" w:rsidTr="00237492">
        <w:tc>
          <w:tcPr>
            <w:tcW w:w="281" w:type="dxa"/>
            <w:tcBorders>
              <w:right w:val="single" w:sz="4" w:space="0" w:color="auto"/>
            </w:tcBorders>
            <w:shd w:val="clear" w:color="auto" w:fill="F2F2F2" w:themeFill="background1" w:themeFillShade="F2"/>
          </w:tcPr>
          <w:p w14:paraId="0CB88DB4" w14:textId="77777777" w:rsidR="00866902" w:rsidRPr="00765BFB" w:rsidRDefault="00866902" w:rsidP="006E7440">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F20EEB6" w14:textId="77777777" w:rsidR="00866902" w:rsidRDefault="00866902" w:rsidP="006E7440">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4D72780F" w14:textId="77777777" w:rsidR="00866902" w:rsidRDefault="00866902" w:rsidP="006E7440"/>
        </w:tc>
        <w:tc>
          <w:tcPr>
            <w:tcW w:w="1518" w:type="dxa"/>
            <w:gridSpan w:val="2"/>
            <w:tcBorders>
              <w:top w:val="single" w:sz="4" w:space="0" w:color="auto"/>
              <w:left w:val="single" w:sz="4" w:space="0" w:color="auto"/>
              <w:bottom w:val="single" w:sz="4" w:space="0" w:color="auto"/>
              <w:right w:val="single" w:sz="4" w:space="0" w:color="auto"/>
            </w:tcBorders>
          </w:tcPr>
          <w:p w14:paraId="3B74BD47" w14:textId="77777777" w:rsidR="00866902" w:rsidRDefault="00866902" w:rsidP="006E7440"/>
        </w:tc>
        <w:tc>
          <w:tcPr>
            <w:tcW w:w="3275" w:type="dxa"/>
            <w:gridSpan w:val="2"/>
            <w:tcBorders>
              <w:top w:val="single" w:sz="4" w:space="0" w:color="auto"/>
              <w:left w:val="single" w:sz="4" w:space="0" w:color="auto"/>
              <w:bottom w:val="single" w:sz="4" w:space="0" w:color="auto"/>
              <w:right w:val="single" w:sz="4" w:space="0" w:color="auto"/>
            </w:tcBorders>
          </w:tcPr>
          <w:p w14:paraId="088E20DE" w14:textId="77777777" w:rsidR="00866902" w:rsidRDefault="00866902" w:rsidP="006E7440"/>
        </w:tc>
      </w:tr>
      <w:tr w:rsidR="00866902" w14:paraId="4AAE9130" w14:textId="77777777" w:rsidTr="00237492">
        <w:tc>
          <w:tcPr>
            <w:tcW w:w="281" w:type="dxa"/>
          </w:tcPr>
          <w:p w14:paraId="51A6A27D" w14:textId="77777777" w:rsidR="00866902" w:rsidRDefault="00866902" w:rsidP="006E7440"/>
        </w:tc>
        <w:tc>
          <w:tcPr>
            <w:tcW w:w="2092" w:type="dxa"/>
            <w:tcBorders>
              <w:top w:val="single" w:sz="4" w:space="0" w:color="auto"/>
              <w:bottom w:val="single" w:sz="4" w:space="0" w:color="auto"/>
            </w:tcBorders>
            <w:vAlign w:val="bottom"/>
          </w:tcPr>
          <w:p w14:paraId="00B46D28" w14:textId="77777777" w:rsidR="00866902" w:rsidRDefault="00866902" w:rsidP="006E7440"/>
        </w:tc>
        <w:tc>
          <w:tcPr>
            <w:tcW w:w="6306" w:type="dxa"/>
            <w:gridSpan w:val="5"/>
            <w:tcBorders>
              <w:top w:val="single" w:sz="4" w:space="0" w:color="auto"/>
              <w:bottom w:val="single" w:sz="4" w:space="0" w:color="auto"/>
            </w:tcBorders>
          </w:tcPr>
          <w:p w14:paraId="24CC3F8C" w14:textId="77777777" w:rsidR="00866902" w:rsidRDefault="00866902" w:rsidP="006E7440"/>
        </w:tc>
      </w:tr>
      <w:tr w:rsidR="00866902" w14:paraId="30EFC35A" w14:textId="77777777" w:rsidTr="00237492">
        <w:tc>
          <w:tcPr>
            <w:tcW w:w="281" w:type="dxa"/>
            <w:tcBorders>
              <w:right w:val="single" w:sz="4" w:space="0" w:color="auto"/>
            </w:tcBorders>
          </w:tcPr>
          <w:p w14:paraId="2604ADAD" w14:textId="77777777" w:rsidR="00866902" w:rsidRPr="00765BFB" w:rsidRDefault="00866902" w:rsidP="006E7440">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1C878FBB" w14:textId="77777777" w:rsidR="00866902" w:rsidRDefault="00866902" w:rsidP="006E7440">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17A1B029" w14:textId="77777777" w:rsidR="00866902" w:rsidRDefault="00866902" w:rsidP="006E7440"/>
        </w:tc>
      </w:tr>
      <w:tr w:rsidR="00866902" w14:paraId="75027F46" w14:textId="77777777" w:rsidTr="00237492">
        <w:tc>
          <w:tcPr>
            <w:tcW w:w="281" w:type="dxa"/>
            <w:tcBorders>
              <w:right w:val="single" w:sz="4" w:space="0" w:color="auto"/>
            </w:tcBorders>
          </w:tcPr>
          <w:p w14:paraId="79261ED8" w14:textId="77777777" w:rsidR="00866902" w:rsidRDefault="00866902" w:rsidP="006E7440"/>
        </w:tc>
        <w:tc>
          <w:tcPr>
            <w:tcW w:w="2092" w:type="dxa"/>
            <w:tcBorders>
              <w:left w:val="single" w:sz="4" w:space="0" w:color="auto"/>
              <w:right w:val="single" w:sz="4" w:space="0" w:color="auto"/>
            </w:tcBorders>
            <w:shd w:val="clear" w:color="auto" w:fill="F2F2F2" w:themeFill="background1" w:themeFillShade="F2"/>
            <w:vAlign w:val="bottom"/>
          </w:tcPr>
          <w:p w14:paraId="467A4BCA" w14:textId="77777777" w:rsidR="00866902" w:rsidRDefault="00866902" w:rsidP="006E7440"/>
        </w:tc>
        <w:tc>
          <w:tcPr>
            <w:tcW w:w="6306" w:type="dxa"/>
            <w:gridSpan w:val="5"/>
            <w:tcBorders>
              <w:top w:val="single" w:sz="4" w:space="0" w:color="auto"/>
              <w:left w:val="single" w:sz="4" w:space="0" w:color="auto"/>
              <w:bottom w:val="single" w:sz="4" w:space="0" w:color="auto"/>
              <w:right w:val="single" w:sz="4" w:space="0" w:color="auto"/>
            </w:tcBorders>
          </w:tcPr>
          <w:p w14:paraId="5CBA6005" w14:textId="77777777" w:rsidR="00866902" w:rsidRDefault="00866902" w:rsidP="006E7440"/>
        </w:tc>
      </w:tr>
      <w:tr w:rsidR="00866902" w14:paraId="4EB49B4A" w14:textId="77777777" w:rsidTr="00237492">
        <w:tc>
          <w:tcPr>
            <w:tcW w:w="281" w:type="dxa"/>
            <w:tcBorders>
              <w:right w:val="single" w:sz="4" w:space="0" w:color="auto"/>
            </w:tcBorders>
          </w:tcPr>
          <w:p w14:paraId="7BD98A00" w14:textId="77777777" w:rsidR="00866902" w:rsidRDefault="00866902" w:rsidP="006E7440"/>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63901FA7" w14:textId="77777777" w:rsidR="00866902" w:rsidRPr="00866902" w:rsidRDefault="00866902" w:rsidP="006E7440">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2B1B3B09" w14:textId="77777777" w:rsidR="00866902" w:rsidRPr="00765BFB" w:rsidRDefault="00866902" w:rsidP="006E7440">
            <w:pPr>
              <w:rPr>
                <w:rFonts w:ascii="Calibri" w:eastAsia="Times New Roman" w:hAnsi="Calibri" w:cs="Calibri"/>
                <w:color w:val="000000"/>
                <w:sz w:val="22"/>
                <w:lang w:eastAsia="fr-FR"/>
              </w:rPr>
            </w:pPr>
          </w:p>
        </w:tc>
      </w:tr>
      <w:tr w:rsidR="00866902" w:rsidRPr="00866902" w14:paraId="255973FC" w14:textId="77777777" w:rsidTr="00237492">
        <w:tc>
          <w:tcPr>
            <w:tcW w:w="281" w:type="dxa"/>
            <w:tcBorders>
              <w:right w:val="single" w:sz="4" w:space="0" w:color="auto"/>
            </w:tcBorders>
          </w:tcPr>
          <w:p w14:paraId="01B6499E" w14:textId="77777777" w:rsidR="00866902" w:rsidRPr="00866902" w:rsidRDefault="00866902" w:rsidP="006E7440"/>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4932DCCF" w14:textId="77777777" w:rsidR="00866902" w:rsidRPr="00866902" w:rsidRDefault="00866902" w:rsidP="006E7440">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3F4DC3B3" w14:textId="77777777" w:rsidR="00866902" w:rsidRPr="00866902" w:rsidRDefault="00866902" w:rsidP="006E7440">
            <w:pPr>
              <w:rPr>
                <w:rFonts w:ascii="Calibri" w:eastAsia="Times New Roman" w:hAnsi="Calibri" w:cs="Calibri"/>
                <w:color w:val="000000"/>
                <w:sz w:val="22"/>
                <w:lang w:eastAsia="fr-FR"/>
              </w:rPr>
            </w:pPr>
          </w:p>
        </w:tc>
      </w:tr>
      <w:tr w:rsidR="00866902" w14:paraId="6007CE95" w14:textId="77777777" w:rsidTr="00237492">
        <w:tc>
          <w:tcPr>
            <w:tcW w:w="281" w:type="dxa"/>
          </w:tcPr>
          <w:p w14:paraId="73C348BC" w14:textId="77777777" w:rsidR="00866902" w:rsidRDefault="00866902" w:rsidP="006E7440"/>
        </w:tc>
        <w:tc>
          <w:tcPr>
            <w:tcW w:w="2092" w:type="dxa"/>
            <w:tcBorders>
              <w:top w:val="single" w:sz="4" w:space="0" w:color="auto"/>
              <w:bottom w:val="single" w:sz="4" w:space="0" w:color="auto"/>
            </w:tcBorders>
            <w:shd w:val="clear" w:color="auto" w:fill="F2F2F2" w:themeFill="background1" w:themeFillShade="F2"/>
            <w:vAlign w:val="bottom"/>
          </w:tcPr>
          <w:p w14:paraId="25CA4B5C" w14:textId="77777777" w:rsidR="00866902" w:rsidRDefault="00866902" w:rsidP="006E7440">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5CB9D406" w14:textId="647EB58A" w:rsidR="00866902" w:rsidRDefault="00866902" w:rsidP="006E7440"/>
        </w:tc>
      </w:tr>
      <w:tr w:rsidR="00866902" w14:paraId="483FF8CF" w14:textId="77777777" w:rsidTr="00237492">
        <w:tc>
          <w:tcPr>
            <w:tcW w:w="281" w:type="dxa"/>
            <w:tcBorders>
              <w:right w:val="single" w:sz="4" w:space="0" w:color="auto"/>
            </w:tcBorders>
          </w:tcPr>
          <w:p w14:paraId="268D1341"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D287863" w14:textId="77777777" w:rsidR="00866902" w:rsidRDefault="00866902" w:rsidP="006E7440">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649F2449" w14:textId="77777777" w:rsidR="00866902" w:rsidRDefault="00866902" w:rsidP="006E7440"/>
        </w:tc>
      </w:tr>
      <w:tr w:rsidR="00866902" w14:paraId="0C38D524" w14:textId="77777777" w:rsidTr="00237492">
        <w:tc>
          <w:tcPr>
            <w:tcW w:w="281" w:type="dxa"/>
            <w:tcBorders>
              <w:right w:val="single" w:sz="4" w:space="0" w:color="auto"/>
            </w:tcBorders>
          </w:tcPr>
          <w:p w14:paraId="5938F371"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8E01282" w14:textId="77777777" w:rsidR="00866902" w:rsidRDefault="00866902" w:rsidP="006E7440">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47330AF9" w14:textId="77777777" w:rsidR="00866902" w:rsidRDefault="00866902" w:rsidP="006E7440"/>
        </w:tc>
      </w:tr>
      <w:tr w:rsidR="00866902" w14:paraId="528BD228" w14:textId="77777777" w:rsidTr="00237492">
        <w:tc>
          <w:tcPr>
            <w:tcW w:w="281" w:type="dxa"/>
            <w:tcBorders>
              <w:right w:val="single" w:sz="4" w:space="0" w:color="auto"/>
            </w:tcBorders>
          </w:tcPr>
          <w:p w14:paraId="7B558204"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A69DFA6" w14:textId="77777777" w:rsidR="00866902" w:rsidRDefault="00866902" w:rsidP="006E7440">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6AB59115" w14:textId="77777777" w:rsidR="00866902" w:rsidRDefault="00866902" w:rsidP="006E7440"/>
        </w:tc>
      </w:tr>
      <w:tr w:rsidR="00866902" w14:paraId="47C78F59" w14:textId="77777777" w:rsidTr="00237492">
        <w:tc>
          <w:tcPr>
            <w:tcW w:w="281" w:type="dxa"/>
            <w:tcBorders>
              <w:right w:val="single" w:sz="4" w:space="0" w:color="auto"/>
            </w:tcBorders>
          </w:tcPr>
          <w:p w14:paraId="590A2837" w14:textId="77777777" w:rsidR="00866902" w:rsidRDefault="00866902" w:rsidP="006E7440"/>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5B59E18" w14:textId="77777777" w:rsidR="00866902" w:rsidRDefault="00866902" w:rsidP="006E7440">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537EEFEF" w14:textId="77777777" w:rsidR="00866902" w:rsidRDefault="00866902" w:rsidP="006E7440"/>
        </w:tc>
      </w:tr>
    </w:tbl>
    <w:p w14:paraId="080D296B" w14:textId="45CC63FB" w:rsidR="00866902" w:rsidRDefault="00866902" w:rsidP="00D20071"/>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866902" w:rsidRPr="00765BFB" w14:paraId="6BB10A2E" w14:textId="77777777" w:rsidTr="006E7440">
        <w:tc>
          <w:tcPr>
            <w:tcW w:w="284" w:type="dxa"/>
            <w:shd w:val="clear" w:color="auto" w:fill="F2F2F2" w:themeFill="background1" w:themeFillShade="F2"/>
          </w:tcPr>
          <w:p w14:paraId="7B25F372" w14:textId="77777777" w:rsidR="00866902" w:rsidRPr="00765BFB" w:rsidRDefault="00866902" w:rsidP="006E7440">
            <w:pPr>
              <w:rPr>
                <w:b/>
              </w:rPr>
            </w:pPr>
          </w:p>
        </w:tc>
        <w:tc>
          <w:tcPr>
            <w:tcW w:w="8611" w:type="dxa"/>
            <w:gridSpan w:val="6"/>
            <w:tcBorders>
              <w:bottom w:val="single" w:sz="4" w:space="0" w:color="auto"/>
            </w:tcBorders>
            <w:shd w:val="clear" w:color="auto" w:fill="F2F2F2" w:themeFill="background1" w:themeFillShade="F2"/>
            <w:vAlign w:val="bottom"/>
          </w:tcPr>
          <w:p w14:paraId="79F94AA1" w14:textId="3A2C4A51" w:rsidR="00866902" w:rsidRPr="00765BFB" w:rsidRDefault="00866902" w:rsidP="006E7440">
            <w:pPr>
              <w:rPr>
                <w:b/>
              </w:rPr>
            </w:pPr>
            <w:r>
              <w:rPr>
                <w:b/>
              </w:rPr>
              <w:t>6</w:t>
            </w:r>
            <w:r w:rsidRPr="00D20071">
              <w:rPr>
                <w:b/>
                <w:vertAlign w:val="superscript"/>
              </w:rPr>
              <w:t>ème</w:t>
            </w:r>
            <w:r>
              <w:rPr>
                <w:b/>
              </w:rPr>
              <w:t xml:space="preserve"> </w:t>
            </w:r>
            <w:r w:rsidRPr="00765BFB">
              <w:rPr>
                <w:b/>
              </w:rPr>
              <w:t xml:space="preserve">Contractant </w:t>
            </w:r>
            <w:r>
              <w:rPr>
                <w:b/>
              </w:rPr>
              <w:t xml:space="preserve">/ </w:t>
            </w:r>
            <w:r w:rsidR="001929C5" w:rsidRPr="00765BFB">
              <w:rPr>
                <w:b/>
              </w:rPr>
              <w:t xml:space="preserve">Personne </w:t>
            </w:r>
            <w:r w:rsidR="001929C5">
              <w:rPr>
                <w:b/>
              </w:rPr>
              <w:t>p</w:t>
            </w:r>
            <w:r w:rsidR="001929C5" w:rsidRPr="00765BFB">
              <w:rPr>
                <w:b/>
              </w:rPr>
              <w:t xml:space="preserve">hysique ou </w:t>
            </w:r>
            <w:r w:rsidR="001929C5">
              <w:rPr>
                <w:b/>
              </w:rPr>
              <w:t>m</w:t>
            </w:r>
            <w:r w:rsidR="001929C5" w:rsidRPr="00765BFB">
              <w:rPr>
                <w:b/>
              </w:rPr>
              <w:t>orale</w:t>
            </w:r>
          </w:p>
        </w:tc>
      </w:tr>
      <w:tr w:rsidR="00866902" w:rsidRPr="00765BFB" w14:paraId="12F3AA33" w14:textId="77777777" w:rsidTr="006E7440">
        <w:tc>
          <w:tcPr>
            <w:tcW w:w="284" w:type="dxa"/>
            <w:tcBorders>
              <w:right w:val="single" w:sz="4" w:space="0" w:color="auto"/>
            </w:tcBorders>
            <w:shd w:val="clear" w:color="auto" w:fill="F2F2F2" w:themeFill="background1" w:themeFillShade="F2"/>
          </w:tcPr>
          <w:p w14:paraId="01E0851E" w14:textId="77777777" w:rsidR="00866902" w:rsidRPr="00765BFB" w:rsidRDefault="00866902" w:rsidP="006E7440">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D5F93DC" w14:textId="77777777" w:rsidR="00866902" w:rsidRPr="00765BFB" w:rsidRDefault="00866902" w:rsidP="006E7440">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76B82F18" w14:textId="77777777" w:rsidR="00866902" w:rsidRPr="00765BFB" w:rsidRDefault="00866902" w:rsidP="006E7440"/>
        </w:tc>
      </w:tr>
      <w:tr w:rsidR="00866902" w14:paraId="540D4EBD" w14:textId="77777777" w:rsidTr="006E7440">
        <w:tc>
          <w:tcPr>
            <w:tcW w:w="284" w:type="dxa"/>
            <w:tcBorders>
              <w:right w:val="single" w:sz="4" w:space="0" w:color="auto"/>
            </w:tcBorders>
            <w:shd w:val="clear" w:color="auto" w:fill="F2F2F2" w:themeFill="background1" w:themeFillShade="F2"/>
          </w:tcPr>
          <w:p w14:paraId="28D53162" w14:textId="77777777" w:rsidR="00866902" w:rsidRPr="00765BFB" w:rsidRDefault="00866902" w:rsidP="006E7440">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5D441B0" w14:textId="77777777" w:rsidR="00866902" w:rsidRDefault="00866902" w:rsidP="006E7440">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0AE8C28D" w14:textId="77777777" w:rsidR="00866902" w:rsidRDefault="00866902" w:rsidP="006E7440"/>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E7C44E3" w14:textId="77777777" w:rsidR="00866902" w:rsidRDefault="00866902" w:rsidP="006E7440">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206B6BA5" w14:textId="77777777" w:rsidR="00866902" w:rsidRDefault="00866902" w:rsidP="006E7440"/>
        </w:tc>
      </w:tr>
      <w:tr w:rsidR="00866902" w14:paraId="3148D37E" w14:textId="77777777" w:rsidTr="006E7440">
        <w:tc>
          <w:tcPr>
            <w:tcW w:w="284" w:type="dxa"/>
            <w:tcBorders>
              <w:right w:val="single" w:sz="4" w:space="0" w:color="auto"/>
            </w:tcBorders>
            <w:shd w:val="clear" w:color="auto" w:fill="F2F2F2" w:themeFill="background1" w:themeFillShade="F2"/>
          </w:tcPr>
          <w:p w14:paraId="1D929289" w14:textId="77777777" w:rsidR="00866902" w:rsidRPr="00765BFB" w:rsidRDefault="00866902" w:rsidP="006E7440">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B0C5E80" w14:textId="77777777" w:rsidR="00866902" w:rsidRPr="00765BFB" w:rsidRDefault="00866902" w:rsidP="006E7440">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449207FA" w14:textId="77777777" w:rsidR="00866902" w:rsidRDefault="00866902" w:rsidP="006E7440"/>
        </w:tc>
      </w:tr>
      <w:tr w:rsidR="00866902" w14:paraId="1160FAFE" w14:textId="77777777" w:rsidTr="006E7440">
        <w:tc>
          <w:tcPr>
            <w:tcW w:w="284" w:type="dxa"/>
            <w:tcBorders>
              <w:right w:val="single" w:sz="4" w:space="0" w:color="auto"/>
            </w:tcBorders>
            <w:shd w:val="clear" w:color="auto" w:fill="F2F2F2" w:themeFill="background1" w:themeFillShade="F2"/>
          </w:tcPr>
          <w:p w14:paraId="51E6622A" w14:textId="77777777" w:rsidR="00866902" w:rsidRPr="00765BFB" w:rsidRDefault="00866902" w:rsidP="006E7440">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E50B37C" w14:textId="77777777" w:rsidR="00866902" w:rsidRDefault="00866902" w:rsidP="006E7440">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490267CD" w14:textId="77777777" w:rsidR="00866902" w:rsidRDefault="00866902" w:rsidP="006E7440"/>
        </w:tc>
        <w:tc>
          <w:tcPr>
            <w:tcW w:w="1559" w:type="dxa"/>
            <w:gridSpan w:val="2"/>
            <w:tcBorders>
              <w:top w:val="single" w:sz="4" w:space="0" w:color="auto"/>
              <w:left w:val="single" w:sz="4" w:space="0" w:color="auto"/>
              <w:bottom w:val="single" w:sz="4" w:space="0" w:color="auto"/>
              <w:right w:val="single" w:sz="4" w:space="0" w:color="auto"/>
            </w:tcBorders>
          </w:tcPr>
          <w:p w14:paraId="7C54EF72" w14:textId="77777777" w:rsidR="00866902" w:rsidRDefault="00866902" w:rsidP="006E7440"/>
        </w:tc>
        <w:tc>
          <w:tcPr>
            <w:tcW w:w="3367" w:type="dxa"/>
            <w:gridSpan w:val="2"/>
            <w:tcBorders>
              <w:top w:val="single" w:sz="4" w:space="0" w:color="auto"/>
              <w:left w:val="single" w:sz="4" w:space="0" w:color="auto"/>
              <w:bottom w:val="single" w:sz="4" w:space="0" w:color="auto"/>
              <w:right w:val="single" w:sz="4" w:space="0" w:color="auto"/>
            </w:tcBorders>
          </w:tcPr>
          <w:p w14:paraId="6172EFA8" w14:textId="77777777" w:rsidR="00866902" w:rsidRDefault="00866902" w:rsidP="006E7440"/>
        </w:tc>
      </w:tr>
      <w:tr w:rsidR="00866902" w14:paraId="4D22BFDA" w14:textId="77777777" w:rsidTr="006E7440">
        <w:tc>
          <w:tcPr>
            <w:tcW w:w="284" w:type="dxa"/>
          </w:tcPr>
          <w:p w14:paraId="50899885" w14:textId="77777777" w:rsidR="00866902" w:rsidRDefault="00866902" w:rsidP="006E7440"/>
        </w:tc>
        <w:tc>
          <w:tcPr>
            <w:tcW w:w="2126" w:type="dxa"/>
            <w:tcBorders>
              <w:top w:val="single" w:sz="4" w:space="0" w:color="auto"/>
              <w:bottom w:val="single" w:sz="4" w:space="0" w:color="auto"/>
            </w:tcBorders>
            <w:vAlign w:val="bottom"/>
          </w:tcPr>
          <w:p w14:paraId="49AD13A3" w14:textId="77777777" w:rsidR="00866902" w:rsidRDefault="00866902" w:rsidP="006E7440"/>
        </w:tc>
        <w:tc>
          <w:tcPr>
            <w:tcW w:w="6485" w:type="dxa"/>
            <w:gridSpan w:val="5"/>
            <w:tcBorders>
              <w:top w:val="single" w:sz="4" w:space="0" w:color="auto"/>
              <w:bottom w:val="single" w:sz="4" w:space="0" w:color="auto"/>
            </w:tcBorders>
          </w:tcPr>
          <w:p w14:paraId="0FD72E95" w14:textId="77777777" w:rsidR="00866902" w:rsidRDefault="00866902" w:rsidP="006E7440"/>
        </w:tc>
      </w:tr>
      <w:tr w:rsidR="00866902" w14:paraId="63B3B475" w14:textId="77777777" w:rsidTr="006E7440">
        <w:tc>
          <w:tcPr>
            <w:tcW w:w="284" w:type="dxa"/>
            <w:tcBorders>
              <w:right w:val="single" w:sz="4" w:space="0" w:color="auto"/>
            </w:tcBorders>
          </w:tcPr>
          <w:p w14:paraId="4926F11A" w14:textId="77777777" w:rsidR="00866902" w:rsidRPr="00765BFB" w:rsidRDefault="00866902" w:rsidP="006E7440">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75FC434A" w14:textId="77777777" w:rsidR="00866902" w:rsidRDefault="00866902" w:rsidP="006E7440">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69AE6DB5" w14:textId="77777777" w:rsidR="00866902" w:rsidRDefault="00866902" w:rsidP="006E7440"/>
        </w:tc>
      </w:tr>
      <w:tr w:rsidR="00866902" w14:paraId="58E675F6" w14:textId="77777777" w:rsidTr="006E7440">
        <w:tc>
          <w:tcPr>
            <w:tcW w:w="284" w:type="dxa"/>
            <w:tcBorders>
              <w:right w:val="single" w:sz="4" w:space="0" w:color="auto"/>
            </w:tcBorders>
          </w:tcPr>
          <w:p w14:paraId="001EE871" w14:textId="77777777" w:rsidR="00866902" w:rsidRDefault="00866902" w:rsidP="006E7440"/>
        </w:tc>
        <w:tc>
          <w:tcPr>
            <w:tcW w:w="2126" w:type="dxa"/>
            <w:tcBorders>
              <w:left w:val="single" w:sz="4" w:space="0" w:color="auto"/>
              <w:right w:val="single" w:sz="4" w:space="0" w:color="auto"/>
            </w:tcBorders>
            <w:shd w:val="clear" w:color="auto" w:fill="F2F2F2" w:themeFill="background1" w:themeFillShade="F2"/>
            <w:vAlign w:val="bottom"/>
          </w:tcPr>
          <w:p w14:paraId="3CC7D4CC" w14:textId="77777777" w:rsidR="00866902" w:rsidRDefault="00866902" w:rsidP="006E7440"/>
        </w:tc>
        <w:tc>
          <w:tcPr>
            <w:tcW w:w="6485" w:type="dxa"/>
            <w:gridSpan w:val="5"/>
            <w:tcBorders>
              <w:top w:val="single" w:sz="4" w:space="0" w:color="auto"/>
              <w:left w:val="single" w:sz="4" w:space="0" w:color="auto"/>
              <w:bottom w:val="single" w:sz="4" w:space="0" w:color="auto"/>
              <w:right w:val="single" w:sz="4" w:space="0" w:color="auto"/>
            </w:tcBorders>
          </w:tcPr>
          <w:p w14:paraId="593B7438" w14:textId="77777777" w:rsidR="00866902" w:rsidRDefault="00866902" w:rsidP="006E7440"/>
        </w:tc>
      </w:tr>
      <w:tr w:rsidR="00866902" w14:paraId="0129797D" w14:textId="77777777" w:rsidTr="006E7440">
        <w:tc>
          <w:tcPr>
            <w:tcW w:w="284" w:type="dxa"/>
            <w:tcBorders>
              <w:right w:val="single" w:sz="4" w:space="0" w:color="auto"/>
            </w:tcBorders>
          </w:tcPr>
          <w:p w14:paraId="1C48549B" w14:textId="77777777" w:rsidR="00866902" w:rsidRDefault="00866902" w:rsidP="006E7440"/>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DE289EA" w14:textId="77777777" w:rsidR="00866902" w:rsidRPr="00866902" w:rsidRDefault="00866902" w:rsidP="006E7440">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16D1940D" w14:textId="77777777" w:rsidR="00866902" w:rsidRPr="00765BFB" w:rsidRDefault="00866902" w:rsidP="006E7440">
            <w:pPr>
              <w:rPr>
                <w:rFonts w:ascii="Calibri" w:eastAsia="Times New Roman" w:hAnsi="Calibri" w:cs="Calibri"/>
                <w:color w:val="000000"/>
                <w:sz w:val="22"/>
                <w:lang w:eastAsia="fr-FR"/>
              </w:rPr>
            </w:pPr>
          </w:p>
        </w:tc>
      </w:tr>
      <w:tr w:rsidR="00866902" w:rsidRPr="00866902" w14:paraId="2EA362CC" w14:textId="77777777" w:rsidTr="006E7440">
        <w:tc>
          <w:tcPr>
            <w:tcW w:w="284" w:type="dxa"/>
            <w:tcBorders>
              <w:right w:val="single" w:sz="4" w:space="0" w:color="auto"/>
            </w:tcBorders>
          </w:tcPr>
          <w:p w14:paraId="2F265DD1" w14:textId="77777777" w:rsidR="00866902" w:rsidRPr="00866902" w:rsidRDefault="00866902" w:rsidP="006E7440"/>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6DE9F79C" w14:textId="77777777" w:rsidR="00866902" w:rsidRPr="00866902" w:rsidRDefault="00866902" w:rsidP="006E7440">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43CD1B76" w14:textId="77777777" w:rsidR="00866902" w:rsidRPr="00866902" w:rsidRDefault="00866902" w:rsidP="006E7440">
            <w:pPr>
              <w:rPr>
                <w:rFonts w:ascii="Calibri" w:eastAsia="Times New Roman" w:hAnsi="Calibri" w:cs="Calibri"/>
                <w:color w:val="000000"/>
                <w:sz w:val="22"/>
                <w:lang w:eastAsia="fr-FR"/>
              </w:rPr>
            </w:pPr>
          </w:p>
        </w:tc>
      </w:tr>
      <w:tr w:rsidR="00866902" w14:paraId="0A153F15" w14:textId="77777777" w:rsidTr="006E7440">
        <w:tc>
          <w:tcPr>
            <w:tcW w:w="284" w:type="dxa"/>
          </w:tcPr>
          <w:p w14:paraId="4D11F949" w14:textId="77777777" w:rsidR="00866902" w:rsidRDefault="00866902" w:rsidP="006E7440"/>
        </w:tc>
        <w:tc>
          <w:tcPr>
            <w:tcW w:w="2126" w:type="dxa"/>
            <w:tcBorders>
              <w:top w:val="single" w:sz="4" w:space="0" w:color="auto"/>
              <w:bottom w:val="single" w:sz="4" w:space="0" w:color="auto"/>
            </w:tcBorders>
            <w:shd w:val="clear" w:color="auto" w:fill="F2F2F2" w:themeFill="background1" w:themeFillShade="F2"/>
            <w:vAlign w:val="bottom"/>
          </w:tcPr>
          <w:p w14:paraId="459542CE" w14:textId="77777777" w:rsidR="00866902" w:rsidRDefault="00866902" w:rsidP="006E7440">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0A30B826" w14:textId="60FD79E0" w:rsidR="00866902" w:rsidRDefault="00866902" w:rsidP="006E7440"/>
        </w:tc>
      </w:tr>
      <w:tr w:rsidR="00866902" w14:paraId="136A5F35" w14:textId="77777777" w:rsidTr="006E7440">
        <w:tc>
          <w:tcPr>
            <w:tcW w:w="284" w:type="dxa"/>
            <w:tcBorders>
              <w:right w:val="single" w:sz="4" w:space="0" w:color="auto"/>
            </w:tcBorders>
          </w:tcPr>
          <w:p w14:paraId="6C21C1B9" w14:textId="77777777" w:rsidR="00866902" w:rsidRDefault="00866902" w:rsidP="006E7440"/>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611BFC7" w14:textId="77777777" w:rsidR="00866902" w:rsidRDefault="00866902" w:rsidP="006E7440">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51F732F2" w14:textId="77777777" w:rsidR="00866902" w:rsidRDefault="00866902" w:rsidP="006E7440"/>
        </w:tc>
      </w:tr>
      <w:tr w:rsidR="00866902" w14:paraId="48449C80" w14:textId="77777777" w:rsidTr="006E7440">
        <w:tc>
          <w:tcPr>
            <w:tcW w:w="284" w:type="dxa"/>
            <w:tcBorders>
              <w:right w:val="single" w:sz="4" w:space="0" w:color="auto"/>
            </w:tcBorders>
          </w:tcPr>
          <w:p w14:paraId="72D3404E" w14:textId="77777777" w:rsidR="00866902" w:rsidRDefault="00866902" w:rsidP="006E7440"/>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D56D830" w14:textId="77777777" w:rsidR="00866902" w:rsidRDefault="00866902" w:rsidP="006E7440">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77B079FB" w14:textId="77777777" w:rsidR="00866902" w:rsidRDefault="00866902" w:rsidP="006E7440"/>
        </w:tc>
      </w:tr>
      <w:tr w:rsidR="00866902" w14:paraId="027FD9C0" w14:textId="77777777" w:rsidTr="006E7440">
        <w:tc>
          <w:tcPr>
            <w:tcW w:w="284" w:type="dxa"/>
            <w:tcBorders>
              <w:right w:val="single" w:sz="4" w:space="0" w:color="auto"/>
            </w:tcBorders>
          </w:tcPr>
          <w:p w14:paraId="0B34C055" w14:textId="77777777" w:rsidR="00866902" w:rsidRDefault="00866902" w:rsidP="006E7440"/>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1C32A97" w14:textId="77777777" w:rsidR="00866902" w:rsidRDefault="00866902" w:rsidP="006E7440">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37458EB0" w14:textId="77777777" w:rsidR="00866902" w:rsidRDefault="00866902" w:rsidP="006E7440"/>
        </w:tc>
      </w:tr>
      <w:tr w:rsidR="00866902" w14:paraId="052C8BCA" w14:textId="77777777" w:rsidTr="006E7440">
        <w:tc>
          <w:tcPr>
            <w:tcW w:w="284" w:type="dxa"/>
            <w:tcBorders>
              <w:right w:val="single" w:sz="4" w:space="0" w:color="auto"/>
            </w:tcBorders>
          </w:tcPr>
          <w:p w14:paraId="7DD13CC4" w14:textId="77777777" w:rsidR="00866902" w:rsidRDefault="00866902" w:rsidP="006E7440"/>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F1516E0" w14:textId="77777777" w:rsidR="00866902" w:rsidRDefault="00866902" w:rsidP="006E7440">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471B80E4" w14:textId="77777777" w:rsidR="00866902" w:rsidRDefault="00866902" w:rsidP="006E7440"/>
        </w:tc>
      </w:tr>
    </w:tbl>
    <w:p w14:paraId="4D245E96" w14:textId="08463DFB" w:rsidR="00866902" w:rsidRDefault="00866902" w:rsidP="00D20071"/>
    <w:p w14:paraId="6C8F60E7" w14:textId="77777777" w:rsidR="00237492" w:rsidRDefault="00237492">
      <w:pPr>
        <w:spacing w:after="0"/>
        <w:jc w:val="left"/>
      </w:pPr>
      <w:r>
        <w:br w:type="page"/>
      </w:r>
    </w:p>
    <w:p w14:paraId="355938AE" w14:textId="6564F171" w:rsidR="00866902" w:rsidRPr="00544C46" w:rsidRDefault="00866902" w:rsidP="002F486B">
      <w:r w:rsidRPr="00544C46">
        <w:lastRenderedPageBreak/>
        <w:t>Etant</w:t>
      </w:r>
      <w:r w:rsidR="00370950" w:rsidRPr="00544C46">
        <w:t>, pour tout ce qui concerne l’exécution du présent contrat représenté par </w:t>
      </w:r>
    </w:p>
    <w:tbl>
      <w:tblPr>
        <w:tblStyle w:val="Grilledutableau"/>
        <w:tblW w:w="0" w:type="auto"/>
        <w:tblLook w:val="04A0" w:firstRow="1" w:lastRow="0" w:firstColumn="1" w:lastColumn="0" w:noHBand="0" w:noVBand="1"/>
      </w:tblPr>
      <w:tblGrid>
        <w:gridCol w:w="2072"/>
        <w:gridCol w:w="6847"/>
      </w:tblGrid>
      <w:tr w:rsidR="00866902" w14:paraId="2600A880" w14:textId="77777777" w:rsidTr="00866902">
        <w:tc>
          <w:tcPr>
            <w:tcW w:w="2093" w:type="dxa"/>
          </w:tcPr>
          <w:p w14:paraId="4EE5DF65" w14:textId="3D5A4350" w:rsidR="00866902" w:rsidRDefault="00866902" w:rsidP="002F486B">
            <w:r>
              <w:t xml:space="preserve">Monsieur / Madame </w:t>
            </w:r>
          </w:p>
        </w:tc>
        <w:tc>
          <w:tcPr>
            <w:tcW w:w="6976" w:type="dxa"/>
          </w:tcPr>
          <w:p w14:paraId="63B80765" w14:textId="77777777" w:rsidR="00866902" w:rsidRDefault="00866902" w:rsidP="002F486B"/>
        </w:tc>
      </w:tr>
    </w:tbl>
    <w:p w14:paraId="2405D8B8" w14:textId="5A5055B4" w:rsidR="00370950" w:rsidRDefault="00370950" w:rsidP="00370950">
      <w:r w:rsidRPr="00544C46">
        <w:tab/>
        <w:t>dûment mandaté</w:t>
      </w:r>
      <w:r w:rsidR="007D526D">
        <w:t>(e)</w:t>
      </w:r>
      <w:r w:rsidRPr="00544C46">
        <w:t xml:space="preserve"> à cet effet.</w:t>
      </w:r>
    </w:p>
    <w:p w14:paraId="49F13E90" w14:textId="77777777" w:rsidR="003578D9" w:rsidRPr="00544C46" w:rsidRDefault="003578D9" w:rsidP="00370950"/>
    <w:p w14:paraId="5E257816" w14:textId="40531EE4" w:rsidR="00866902" w:rsidRPr="00237492" w:rsidRDefault="009119BC" w:rsidP="00237492">
      <w:bookmarkStart w:id="23" w:name="_Toc501339877"/>
      <w:bookmarkStart w:id="24" w:name="_Toc13561207"/>
      <w:bookmarkStart w:id="25" w:name="_Toc30396355"/>
      <w:bookmarkStart w:id="26" w:name="_Toc44487486"/>
      <w:bookmarkStart w:id="27" w:name="_Toc49741518"/>
      <w:bookmarkStart w:id="28" w:name="_Toc86460098"/>
      <w:bookmarkStart w:id="29" w:name="_Toc90964047"/>
      <w:bookmarkStart w:id="30" w:name="_Toc97094701"/>
      <w:bookmarkStart w:id="31" w:name="_Toc113087239"/>
      <w:r w:rsidRPr="00544C46">
        <w:t>à exécuter</w:t>
      </w:r>
      <w:r w:rsidR="00CF6E5A">
        <w:t xml:space="preserve"> sur la</w:t>
      </w:r>
      <w:r w:rsidRPr="00544C46">
        <w:t xml:space="preserve"> </w:t>
      </w:r>
      <w:r w:rsidR="00CF6E5A" w:rsidRPr="00CF6E5A">
        <w:t xml:space="preserve">base de mon offre ou de l’offre du groupement </w:t>
      </w:r>
      <w:r w:rsidR="00CF6E5A" w:rsidRPr="00810D87">
        <w:rPr>
          <w:i/>
          <w:iCs/>
        </w:rPr>
        <w:t>(rayer les mentions inutiles)</w:t>
      </w:r>
      <w:r w:rsidR="00CF6E5A" w:rsidRPr="00CF6E5A">
        <w:t xml:space="preserve"> </w:t>
      </w:r>
      <w:r w:rsidR="00810D87" w:rsidRPr="00CF6E5A">
        <w:t xml:space="preserve">les prestations demandées, le cas échéant selon la répartition prévue à l’annexe n° </w:t>
      </w:r>
      <w:r w:rsidR="00810D87">
        <w:t>1 à l’acte d’engagement</w:t>
      </w:r>
      <w:r w:rsidR="00810D87" w:rsidRPr="00CF6E5A">
        <w:t xml:space="preserve">, aux prix </w:t>
      </w:r>
      <w:r w:rsidR="00810D87">
        <w:t xml:space="preserve">et délais fixés </w:t>
      </w:r>
      <w:r w:rsidR="00810D87" w:rsidRPr="00CF6E5A">
        <w:t xml:space="preserve">ci-dessous </w:t>
      </w:r>
      <w:r w:rsidR="00810D87">
        <w:t>et</w:t>
      </w:r>
      <w:r w:rsidR="00810D87" w:rsidRPr="00CF6E5A">
        <w:t xml:space="preserve"> conformément aux clauses et conditions </w:t>
      </w:r>
      <w:r w:rsidR="00810D87">
        <w:t>des pièces contractuelles déjà mentionnées</w:t>
      </w:r>
      <w:r w:rsidR="00810D87" w:rsidRPr="00CF6E5A">
        <w:t xml:space="preserve"> </w:t>
      </w:r>
      <w:r w:rsidR="00810D87">
        <w:t xml:space="preserve">ci-avant. </w:t>
      </w:r>
    </w:p>
    <w:p w14:paraId="2D662B72" w14:textId="50516892" w:rsidR="00370950" w:rsidRPr="00544C46" w:rsidRDefault="00370950" w:rsidP="002F486B">
      <w:pPr>
        <w:pStyle w:val="Titre1"/>
      </w:pPr>
      <w:bookmarkStart w:id="32" w:name="_Toc201656538"/>
      <w:r w:rsidRPr="002F486B">
        <w:t>Offre</w:t>
      </w:r>
      <w:r w:rsidRPr="00544C46">
        <w:t xml:space="preserve"> de Prix</w:t>
      </w:r>
      <w:bookmarkEnd w:id="23"/>
      <w:bookmarkEnd w:id="24"/>
      <w:bookmarkEnd w:id="25"/>
      <w:bookmarkEnd w:id="26"/>
      <w:bookmarkEnd w:id="27"/>
      <w:bookmarkEnd w:id="28"/>
      <w:bookmarkEnd w:id="29"/>
      <w:bookmarkEnd w:id="30"/>
      <w:bookmarkEnd w:id="31"/>
      <w:bookmarkEnd w:id="32"/>
    </w:p>
    <w:p w14:paraId="439D8B55" w14:textId="77777777" w:rsidR="00370950" w:rsidRPr="00544C46" w:rsidRDefault="00370950" w:rsidP="002F486B">
      <w:pPr>
        <w:pStyle w:val="Titre2"/>
      </w:pPr>
      <w:bookmarkStart w:id="33" w:name="_Toc201656539"/>
      <w:r w:rsidRPr="00544C46">
        <w:t>Offre de Prix</w:t>
      </w:r>
      <w:bookmarkEnd w:id="33"/>
    </w:p>
    <w:p w14:paraId="0DF70A55" w14:textId="77777777" w:rsidR="00370950" w:rsidRPr="00544C46" w:rsidRDefault="00370950" w:rsidP="002F486B">
      <w:pPr>
        <w:pStyle w:val="Titre3"/>
      </w:pPr>
      <w:bookmarkStart w:id="34" w:name="_Ref482200774"/>
      <w:bookmarkStart w:id="35" w:name="_Ref482200782"/>
      <w:bookmarkStart w:id="36" w:name="_Toc201656540"/>
      <w:r w:rsidRPr="00544C46">
        <w:t xml:space="preserve">Conditions </w:t>
      </w:r>
      <w:r w:rsidRPr="002F486B">
        <w:t>générales</w:t>
      </w:r>
      <w:r w:rsidRPr="00544C46">
        <w:t xml:space="preserve"> de l'offre de prix :</w:t>
      </w:r>
      <w:bookmarkEnd w:id="34"/>
      <w:bookmarkEnd w:id="35"/>
      <w:bookmarkEnd w:id="36"/>
    </w:p>
    <w:p w14:paraId="5954192C" w14:textId="5BA1131A" w:rsidR="00370950" w:rsidRPr="00544C46" w:rsidRDefault="00370950" w:rsidP="00430A7D">
      <w:pPr>
        <w:pStyle w:val="Paragraphedeliste"/>
        <w:numPr>
          <w:ilvl w:val="0"/>
          <w:numId w:val="5"/>
        </w:numPr>
      </w:pPr>
      <w:r w:rsidRPr="00544C46">
        <w:t xml:space="preserve">Est réputée établie sur la base des conditions économiques en vigueur au mois </w:t>
      </w:r>
      <w:r w:rsidR="00A96ACC">
        <w:t>M0</w:t>
      </w:r>
      <w:r w:rsidR="00710F19">
        <w:t>-MOE</w:t>
      </w:r>
      <w:r w:rsidRPr="00544C46">
        <w:t xml:space="preserve"> fixé </w:t>
      </w:r>
      <w:r w:rsidR="00866902">
        <w:t xml:space="preserve">à </w:t>
      </w:r>
      <w:r w:rsidR="00866902" w:rsidRPr="0078206D">
        <w:t xml:space="preserve">l’article </w:t>
      </w:r>
      <w:r w:rsidR="00593690" w:rsidRPr="0078206D">
        <w:fldChar w:fldCharType="begin"/>
      </w:r>
      <w:r w:rsidR="00593690" w:rsidRPr="0078206D">
        <w:instrText xml:space="preserve"> REF _Ref79515158 \r \h </w:instrText>
      </w:r>
      <w:r w:rsidR="00C10DDB" w:rsidRPr="0078206D">
        <w:instrText xml:space="preserve"> \* MERGEFORMAT </w:instrText>
      </w:r>
      <w:r w:rsidR="00593690" w:rsidRPr="0078206D">
        <w:fldChar w:fldCharType="separate"/>
      </w:r>
      <w:r w:rsidR="00DB481A" w:rsidRPr="0078206D">
        <w:t>A</w:t>
      </w:r>
      <w:r w:rsidR="00593690" w:rsidRPr="0078206D">
        <w:fldChar w:fldCharType="end"/>
      </w:r>
      <w:r w:rsidR="00593690">
        <w:t xml:space="preserve"> </w:t>
      </w:r>
      <w:r w:rsidRPr="00544C46">
        <w:t>du présent acte</w:t>
      </w:r>
      <w:r w:rsidR="00593690">
        <w:t xml:space="preserve"> d’engagement</w:t>
      </w:r>
      <w:r w:rsidRPr="00544C46">
        <w:t>,</w:t>
      </w:r>
    </w:p>
    <w:p w14:paraId="0A5692F7" w14:textId="77777777" w:rsidR="00370950" w:rsidRPr="00544C46" w:rsidRDefault="00370950" w:rsidP="00430A7D">
      <w:pPr>
        <w:pStyle w:val="Paragraphedeliste"/>
        <w:numPr>
          <w:ilvl w:val="0"/>
          <w:numId w:val="5"/>
        </w:numPr>
      </w:pPr>
      <w:r w:rsidRPr="00544C46">
        <w:t>Résulte de l'appréciation de la complexité de l'opération,</w:t>
      </w:r>
    </w:p>
    <w:p w14:paraId="3650C960" w14:textId="15B9386C" w:rsidR="00370950" w:rsidRDefault="00370950" w:rsidP="00430A7D">
      <w:pPr>
        <w:pStyle w:val="Paragraphedeliste"/>
        <w:numPr>
          <w:ilvl w:val="0"/>
          <w:numId w:val="5"/>
        </w:numPr>
      </w:pPr>
      <w:r w:rsidRPr="00544C46">
        <w:t xml:space="preserve">Comprend les éléments de mission de </w:t>
      </w:r>
      <w:r w:rsidR="00A96ACC">
        <w:t>m</w:t>
      </w:r>
      <w:r w:rsidR="00A96ACC" w:rsidRPr="00544C46">
        <w:t>aîtrise d'</w:t>
      </w:r>
      <w:r w:rsidR="00FB4656">
        <w:t>œu</w:t>
      </w:r>
      <w:r w:rsidR="00FB4656" w:rsidRPr="00544C46">
        <w:t>vre</w:t>
      </w:r>
      <w:r w:rsidR="00A96ACC" w:rsidRPr="00544C46">
        <w:t xml:space="preserve"> </w:t>
      </w:r>
      <w:r w:rsidRPr="00544C46">
        <w:t xml:space="preserve">consignés au </w:t>
      </w:r>
      <w:r w:rsidR="00A96ACC">
        <w:t>CCAP et CCTP régissant le présent marché.</w:t>
      </w:r>
    </w:p>
    <w:p w14:paraId="17914B46" w14:textId="77777777" w:rsidR="00866902" w:rsidRPr="00544C46" w:rsidRDefault="00866902" w:rsidP="00866902"/>
    <w:p w14:paraId="544A31D4" w14:textId="1641F1FE" w:rsidR="00370950" w:rsidRPr="00544C46" w:rsidRDefault="00370950" w:rsidP="002F486B">
      <w:pPr>
        <w:pStyle w:val="Titre3"/>
      </w:pPr>
      <w:bookmarkStart w:id="37" w:name="_Ref168651286"/>
      <w:bookmarkStart w:id="38" w:name="_Toc201656541"/>
      <w:r w:rsidRPr="002F486B">
        <w:t>Rémunération</w:t>
      </w:r>
      <w:r w:rsidRPr="00544C46">
        <w:t xml:space="preserve"> pour la </w:t>
      </w:r>
      <w:r w:rsidR="009A40D1">
        <w:t>m</w:t>
      </w:r>
      <w:r w:rsidR="009A40D1" w:rsidRPr="00544C46">
        <w:t xml:space="preserve">ission </w:t>
      </w:r>
      <w:r w:rsidRPr="00544C46">
        <w:t>de base</w:t>
      </w:r>
      <w:r w:rsidR="007F2F45">
        <w:t xml:space="preserve"> - forfait de rémunération</w:t>
      </w:r>
      <w:bookmarkEnd w:id="37"/>
      <w:bookmarkEnd w:id="38"/>
    </w:p>
    <w:p w14:paraId="2D8F72D4" w14:textId="138CDA53" w:rsidR="00FB4656" w:rsidRDefault="00FB4656" w:rsidP="00FB4656">
      <w:r>
        <w:t>Les prestations du maitre d'œuvre seront réglées par un prix global et forfaitaire (forfait de rémunération).</w:t>
      </w:r>
    </w:p>
    <w:p w14:paraId="02482014" w14:textId="1D15E183" w:rsidR="00A953E9" w:rsidRDefault="00A953E9" w:rsidP="00FB4656">
      <w:r>
        <w:t xml:space="preserve">Conformément à l’article R. </w:t>
      </w:r>
      <w:r w:rsidRPr="00A953E9">
        <w:t>2432-7</w:t>
      </w:r>
      <w:r>
        <w:t xml:space="preserve"> du Code de la commande publique, </w:t>
      </w:r>
      <w:r w:rsidR="0048315F">
        <w:t>le forfait de rémunération du maitre d’œuvre est provisoire, et il deviendra définitif</w:t>
      </w:r>
      <w:r w:rsidR="0064645B">
        <w:t xml:space="preserve"> dès que le coût prévisionnel des travaux sera déterminé, dans les conditions prévues par le CCAP.</w:t>
      </w:r>
    </w:p>
    <w:p w14:paraId="3D2DAFE6" w14:textId="517E14CC" w:rsidR="00D051F8" w:rsidRDefault="00D051F8" w:rsidP="00D051F8">
      <w:r>
        <w:t>Le forfait provisoire pour la réalisation de la mission de base est fixé à :</w:t>
      </w:r>
    </w:p>
    <w:tbl>
      <w:tblPr>
        <w:tblStyle w:val="Grilledutableau"/>
        <w:tblW w:w="0" w:type="auto"/>
        <w:tblLook w:val="04A0" w:firstRow="1" w:lastRow="0" w:firstColumn="1" w:lastColumn="0" w:noHBand="0" w:noVBand="1"/>
      </w:tblPr>
      <w:tblGrid>
        <w:gridCol w:w="2630"/>
        <w:gridCol w:w="6289"/>
      </w:tblGrid>
      <w:tr w:rsidR="0074157F" w:rsidRPr="00AF6685" w14:paraId="18412FCB" w14:textId="77777777" w:rsidTr="003E5D13">
        <w:tc>
          <w:tcPr>
            <w:tcW w:w="2630" w:type="dxa"/>
          </w:tcPr>
          <w:p w14:paraId="7FCD0967" w14:textId="72DA94DB" w:rsidR="0074157F" w:rsidRPr="00AF6685" w:rsidRDefault="005049E3" w:rsidP="003E5D13">
            <w:r>
              <w:rPr>
                <w:b/>
                <w:bCs/>
                <w:u w:val="single"/>
              </w:rPr>
              <w:t>OFFRE</w:t>
            </w:r>
            <w:r w:rsidR="0074157F" w:rsidRPr="00AF6685">
              <w:rPr>
                <w:b/>
                <w:bCs/>
                <w:u w:val="single"/>
              </w:rPr>
              <w:t xml:space="preserve"> DE </w:t>
            </w:r>
            <w:r w:rsidR="00D07046" w:rsidRPr="00AF6685">
              <w:rPr>
                <w:b/>
                <w:bCs/>
                <w:u w:val="single"/>
              </w:rPr>
              <w:t>BASE</w:t>
            </w:r>
          </w:p>
        </w:tc>
        <w:tc>
          <w:tcPr>
            <w:tcW w:w="6289" w:type="dxa"/>
          </w:tcPr>
          <w:p w14:paraId="77EE9E70" w14:textId="5A04F814" w:rsidR="0074157F" w:rsidRPr="00AF6685" w:rsidRDefault="00D07046" w:rsidP="003E5D13">
            <w:pPr>
              <w:jc w:val="left"/>
              <w:rPr>
                <w:u w:val="single"/>
              </w:rPr>
            </w:pPr>
            <w:r w:rsidRPr="00AF6685">
              <w:t>Forfait provisoire pour la réalisation de la mission de base</w:t>
            </w:r>
          </w:p>
        </w:tc>
      </w:tr>
      <w:tr w:rsidR="0074157F" w:rsidRPr="00AF6685" w14:paraId="27DB7261" w14:textId="77777777" w:rsidTr="003E5D13">
        <w:tc>
          <w:tcPr>
            <w:tcW w:w="2630" w:type="dxa"/>
          </w:tcPr>
          <w:p w14:paraId="17D33107" w14:textId="77777777" w:rsidR="0074157F" w:rsidRPr="00AF6685" w:rsidRDefault="0074157F" w:rsidP="003E5D13">
            <w:r w:rsidRPr="00AF6685">
              <w:t>Forfait de rémunération HT</w:t>
            </w:r>
          </w:p>
        </w:tc>
        <w:tc>
          <w:tcPr>
            <w:tcW w:w="6289" w:type="dxa"/>
          </w:tcPr>
          <w:p w14:paraId="1C0C8873" w14:textId="77777777" w:rsidR="0074157F" w:rsidRPr="00AF6685" w:rsidRDefault="0074157F" w:rsidP="003E5D13">
            <w:pPr>
              <w:jc w:val="right"/>
            </w:pPr>
            <w:r w:rsidRPr="00AF6685">
              <w:t xml:space="preserve">€ HT </w:t>
            </w:r>
          </w:p>
        </w:tc>
      </w:tr>
      <w:tr w:rsidR="0074157F" w14:paraId="1A1D2146" w14:textId="77777777" w:rsidTr="003E5D13">
        <w:tc>
          <w:tcPr>
            <w:tcW w:w="2630" w:type="dxa"/>
          </w:tcPr>
          <w:p w14:paraId="28BFBB79" w14:textId="77777777" w:rsidR="0074157F" w:rsidRPr="0078206D" w:rsidRDefault="0074157F" w:rsidP="003E5D13">
            <w:pPr>
              <w:jc w:val="right"/>
            </w:pPr>
            <w:r w:rsidRPr="0078206D">
              <w:t>TVA 20%</w:t>
            </w:r>
          </w:p>
        </w:tc>
        <w:tc>
          <w:tcPr>
            <w:tcW w:w="6289" w:type="dxa"/>
          </w:tcPr>
          <w:p w14:paraId="5E87C854" w14:textId="77777777" w:rsidR="0074157F" w:rsidRPr="0078206D" w:rsidRDefault="0074157F" w:rsidP="003E5D13">
            <w:pPr>
              <w:jc w:val="right"/>
            </w:pPr>
            <w:r w:rsidRPr="0078206D">
              <w:t xml:space="preserve"> € </w:t>
            </w:r>
          </w:p>
        </w:tc>
      </w:tr>
      <w:tr w:rsidR="0074157F" w:rsidRPr="00AF6685" w14:paraId="73401581" w14:textId="77777777" w:rsidTr="003E5D13">
        <w:tc>
          <w:tcPr>
            <w:tcW w:w="2630" w:type="dxa"/>
          </w:tcPr>
          <w:p w14:paraId="6A923D57" w14:textId="77777777" w:rsidR="0074157F" w:rsidRPr="00AF6685" w:rsidRDefault="0074157F" w:rsidP="003E5D13">
            <w:r w:rsidRPr="00AF6685">
              <w:t>Forfait TTC</w:t>
            </w:r>
          </w:p>
        </w:tc>
        <w:tc>
          <w:tcPr>
            <w:tcW w:w="6289" w:type="dxa"/>
          </w:tcPr>
          <w:p w14:paraId="07481451" w14:textId="77777777" w:rsidR="0074157F" w:rsidRPr="00AF6685" w:rsidRDefault="0074157F" w:rsidP="003E5D13">
            <w:pPr>
              <w:jc w:val="right"/>
            </w:pPr>
            <w:r w:rsidRPr="00AF6685">
              <w:t xml:space="preserve"> € TTC</w:t>
            </w:r>
          </w:p>
        </w:tc>
      </w:tr>
      <w:tr w:rsidR="00AF6685" w:rsidRPr="00AF6685" w14:paraId="1A5DC4E5" w14:textId="77777777" w:rsidTr="003E5D13">
        <w:tc>
          <w:tcPr>
            <w:tcW w:w="2630" w:type="dxa"/>
          </w:tcPr>
          <w:p w14:paraId="6258AF9C" w14:textId="4E227133" w:rsidR="00AF6685" w:rsidRPr="00AF6685" w:rsidRDefault="00AF6685" w:rsidP="00AF6685">
            <w:r w:rsidRPr="000F7ECF">
              <w:t xml:space="preserve">Arrêté en lettres </w:t>
            </w:r>
          </w:p>
        </w:tc>
        <w:tc>
          <w:tcPr>
            <w:tcW w:w="6289" w:type="dxa"/>
          </w:tcPr>
          <w:p w14:paraId="7F55D1C7" w14:textId="1A5D94CF" w:rsidR="00AF6685" w:rsidRPr="00AF6685" w:rsidRDefault="00AF6685" w:rsidP="00AF6685">
            <w:pPr>
              <w:jc w:val="right"/>
            </w:pPr>
            <w:r w:rsidRPr="000F7ECF">
              <w:t>€ TTC</w:t>
            </w:r>
          </w:p>
        </w:tc>
      </w:tr>
    </w:tbl>
    <w:p w14:paraId="759DEA01" w14:textId="77777777" w:rsidR="0074157F" w:rsidRDefault="0074157F" w:rsidP="00D051F8"/>
    <w:p w14:paraId="3FE04B3F" w14:textId="77777777" w:rsidR="00D051F8" w:rsidRDefault="00D051F8" w:rsidP="00D051F8">
      <w:r>
        <w:t xml:space="preserve">La répartition de ce forfait provisoire de rémunération selon les éléments de la mission de base et, le cas échéant par co-traitant, est détaillée à l’annexe 1 du présent acte d’engagement. </w:t>
      </w:r>
    </w:p>
    <w:p w14:paraId="23AACF71" w14:textId="4ABDFAE8" w:rsidR="00F42C8D" w:rsidRDefault="00F42C8D" w:rsidP="00F42C8D">
      <w:r>
        <w:t>Ce forfait provisoire de rémunération est déterminé en tenant compte</w:t>
      </w:r>
      <w:r w:rsidRPr="00544C46">
        <w:t xml:space="preserve"> </w:t>
      </w:r>
      <w:r>
        <w:t>des</w:t>
      </w:r>
      <w:r w:rsidRPr="00544C46">
        <w:t xml:space="preserve"> caractéristiques de </w:t>
      </w:r>
      <w:r w:rsidRPr="00AF274F">
        <w:t xml:space="preserve">l’opération telles que définies au </w:t>
      </w:r>
      <w:r>
        <w:t>p</w:t>
      </w:r>
      <w:r w:rsidRPr="00AF274F">
        <w:t xml:space="preserve">rogramme </w:t>
      </w:r>
      <w:r>
        <w:t>a</w:t>
      </w:r>
      <w:r w:rsidRPr="00AF274F">
        <w:t xml:space="preserve">rchitectural, </w:t>
      </w:r>
      <w:r>
        <w:t>f</w:t>
      </w:r>
      <w:r w:rsidRPr="00AF274F">
        <w:t xml:space="preserve">onctionnel et </w:t>
      </w:r>
      <w:r>
        <w:t>t</w:t>
      </w:r>
      <w:r w:rsidRPr="00AF274F">
        <w:t>echnique</w:t>
      </w:r>
      <w:r>
        <w:t xml:space="preserve"> et</w:t>
      </w:r>
      <w:r w:rsidR="0087417D">
        <w:t xml:space="preserve"> de</w:t>
      </w:r>
      <w:r>
        <w:t xml:space="preserve"> la complexité de la mission confiée au titulaire</w:t>
      </w:r>
      <w:r w:rsidR="001B75D0">
        <w:t xml:space="preserve">. </w:t>
      </w:r>
    </w:p>
    <w:p w14:paraId="1AB378A5" w14:textId="1E913F38" w:rsidR="00D051F8" w:rsidRPr="00E3797D" w:rsidRDefault="00D051F8" w:rsidP="00D051F8">
      <w:r>
        <w:t>En cas de groupement, l</w:t>
      </w:r>
      <w:r w:rsidRPr="00E3797D">
        <w:t xml:space="preserve">e mandataire </w:t>
      </w:r>
      <w:r>
        <w:t>de ce dernier est</w:t>
      </w:r>
      <w:r w:rsidRPr="00E3797D">
        <w:t xml:space="preserve"> chargé des missions de coordination de l’ensemble des prestations et de représentation des membres du groupement</w:t>
      </w:r>
      <w:r>
        <w:t>. S</w:t>
      </w:r>
      <w:r w:rsidRPr="00E3797D">
        <w:t>a rémunération à ce titre est incluse dans le forfait de rémunération</w:t>
      </w:r>
      <w:r>
        <w:t xml:space="preserve"> provisoire puis définitif du maitre d’œuvre,</w:t>
      </w:r>
      <w:r w:rsidRPr="00E3797D">
        <w:t xml:space="preserve"> et représente </w:t>
      </w:r>
      <w:r w:rsidRPr="00D07DD5">
        <w:t>…….… %</w:t>
      </w:r>
      <w:r w:rsidRPr="00E3797D">
        <w:t xml:space="preserve"> </w:t>
      </w:r>
      <w:r w:rsidRPr="009C07D8">
        <w:rPr>
          <w:i/>
          <w:iCs/>
        </w:rPr>
        <w:t>(à remplir par le candidat)</w:t>
      </w:r>
      <w:r w:rsidRPr="00E3797D">
        <w:t xml:space="preserve"> de ce forfait.</w:t>
      </w:r>
    </w:p>
    <w:p w14:paraId="1E440FF4" w14:textId="32724635" w:rsidR="0057027D" w:rsidRDefault="0057027D" w:rsidP="0057027D">
      <w:pPr>
        <w:rPr>
          <w:b/>
          <w:bCs/>
          <w:i/>
          <w:iCs/>
        </w:rPr>
      </w:pPr>
      <w:r>
        <w:t xml:space="preserve">La part de l'enveloppe </w:t>
      </w:r>
      <w:r w:rsidR="00B11951">
        <w:t xml:space="preserve">financière </w:t>
      </w:r>
      <w:r>
        <w:t xml:space="preserve">prévisionnelle affectée aux travaux </w:t>
      </w:r>
      <w:r w:rsidR="007847F4">
        <w:t xml:space="preserve">du maitre de l'ouvrage </w:t>
      </w:r>
      <w:r w:rsidR="00FC4A50">
        <w:t xml:space="preserve">(PEFPT) </w:t>
      </w:r>
      <w:r>
        <w:t xml:space="preserve">est fixée à </w:t>
      </w:r>
      <w:r w:rsidR="005049E3">
        <w:rPr>
          <w:b/>
          <w:iCs/>
        </w:rPr>
        <w:t>4</w:t>
      </w:r>
      <w:r w:rsidR="00224569">
        <w:rPr>
          <w:b/>
          <w:iCs/>
        </w:rPr>
        <w:t xml:space="preserve"> 300 000 </w:t>
      </w:r>
      <w:r w:rsidR="005049E3" w:rsidRPr="00FD242C">
        <w:rPr>
          <w:b/>
          <w:iCs/>
        </w:rPr>
        <w:t>€ HT</w:t>
      </w:r>
      <w:r w:rsidR="005049E3">
        <w:rPr>
          <w:b/>
          <w:iCs/>
        </w:rPr>
        <w:t>.</w:t>
      </w:r>
    </w:p>
    <w:p w14:paraId="59661056" w14:textId="72A59874" w:rsidR="00D46224" w:rsidRPr="00544C46" w:rsidRDefault="006066B7" w:rsidP="0057027D">
      <w:r>
        <w:t xml:space="preserve">Le forfait définitif </w:t>
      </w:r>
      <w:r w:rsidR="002008DE">
        <w:t>de rémunération de la mission de base sera arrêté suivant les dispositio</w:t>
      </w:r>
      <w:r w:rsidR="00CA1C56">
        <w:t xml:space="preserve">ns prévues </w:t>
      </w:r>
      <w:r w:rsidR="00CA1C56" w:rsidRPr="003D40F9">
        <w:t>à l’article 4.2 du CCAP.</w:t>
      </w:r>
    </w:p>
    <w:p w14:paraId="04F9DF39" w14:textId="72EC16C8" w:rsidR="00370950" w:rsidRDefault="00A469A1" w:rsidP="00F526B7">
      <w:pPr>
        <w:pStyle w:val="Titre3"/>
      </w:pPr>
      <w:bookmarkStart w:id="39" w:name="_Ref168651293"/>
      <w:bookmarkStart w:id="40" w:name="_Toc201656542"/>
      <w:r>
        <w:lastRenderedPageBreak/>
        <w:t>Rémunération</w:t>
      </w:r>
      <w:r w:rsidR="00C91F9F">
        <w:t xml:space="preserve"> </w:t>
      </w:r>
      <w:r>
        <w:t>des</w:t>
      </w:r>
      <w:r w:rsidR="00C91F9F">
        <w:t xml:space="preserve"> m</w:t>
      </w:r>
      <w:r w:rsidR="00370950" w:rsidRPr="00544C46">
        <w:t>issions complémentaires</w:t>
      </w:r>
      <w:bookmarkEnd w:id="40"/>
      <w:r w:rsidR="00593690">
        <w:t xml:space="preserve"> </w:t>
      </w:r>
      <w:r w:rsidR="00B0049E">
        <w:t xml:space="preserve"> </w:t>
      </w:r>
      <w:bookmarkEnd w:id="39"/>
    </w:p>
    <w:tbl>
      <w:tblPr>
        <w:tblStyle w:val="Grilledutableau"/>
        <w:tblW w:w="0" w:type="auto"/>
        <w:tblLook w:val="04A0" w:firstRow="1" w:lastRow="0" w:firstColumn="1" w:lastColumn="0" w:noHBand="0" w:noVBand="1"/>
      </w:tblPr>
      <w:tblGrid>
        <w:gridCol w:w="2630"/>
        <w:gridCol w:w="6289"/>
      </w:tblGrid>
      <w:tr w:rsidR="003C66B7" w:rsidRPr="005049E3" w14:paraId="71935D23" w14:textId="77777777" w:rsidTr="00D770A6">
        <w:tc>
          <w:tcPr>
            <w:tcW w:w="2630" w:type="dxa"/>
          </w:tcPr>
          <w:p w14:paraId="4C089154" w14:textId="7C4623BF" w:rsidR="003C66B7" w:rsidRPr="005049E3" w:rsidRDefault="003C66B7" w:rsidP="005049E3">
            <w:r w:rsidRPr="005049E3">
              <w:rPr>
                <w:b/>
                <w:bCs/>
                <w:u w:val="single"/>
              </w:rPr>
              <w:t>MC 1</w:t>
            </w:r>
          </w:p>
        </w:tc>
        <w:tc>
          <w:tcPr>
            <w:tcW w:w="6289" w:type="dxa"/>
          </w:tcPr>
          <w:p w14:paraId="7FBC303C" w14:textId="6B36B308" w:rsidR="003C66B7" w:rsidRPr="005049E3" w:rsidRDefault="00724E63" w:rsidP="005049E3">
            <w:pPr>
              <w:jc w:val="left"/>
              <w:rPr>
                <w:u w:val="single"/>
              </w:rPr>
            </w:pPr>
            <w:r w:rsidRPr="005049E3">
              <w:t xml:space="preserve">DIAG : Diagnostic des existants </w:t>
            </w:r>
          </w:p>
        </w:tc>
      </w:tr>
      <w:tr w:rsidR="003C66B7" w:rsidRPr="005049E3" w14:paraId="5C7B97A1" w14:textId="77777777" w:rsidTr="00D770A6">
        <w:tc>
          <w:tcPr>
            <w:tcW w:w="2630" w:type="dxa"/>
          </w:tcPr>
          <w:p w14:paraId="3D6904EC" w14:textId="77777777" w:rsidR="003C66B7" w:rsidRPr="005049E3" w:rsidRDefault="003C66B7" w:rsidP="005049E3">
            <w:r w:rsidRPr="005049E3">
              <w:t>Forfait de rémunération HT</w:t>
            </w:r>
          </w:p>
        </w:tc>
        <w:tc>
          <w:tcPr>
            <w:tcW w:w="6289" w:type="dxa"/>
          </w:tcPr>
          <w:p w14:paraId="00EE994C" w14:textId="77777777" w:rsidR="003C66B7" w:rsidRPr="005049E3" w:rsidRDefault="003C66B7" w:rsidP="005049E3">
            <w:pPr>
              <w:jc w:val="right"/>
            </w:pPr>
            <w:r w:rsidRPr="005049E3">
              <w:t xml:space="preserve">€ HT </w:t>
            </w:r>
          </w:p>
        </w:tc>
      </w:tr>
      <w:tr w:rsidR="003C66B7" w:rsidRPr="005049E3" w14:paraId="1E810CE4" w14:textId="77777777" w:rsidTr="00D770A6">
        <w:tc>
          <w:tcPr>
            <w:tcW w:w="2630" w:type="dxa"/>
          </w:tcPr>
          <w:p w14:paraId="0C74DCFA" w14:textId="77777777" w:rsidR="003C66B7" w:rsidRPr="005049E3" w:rsidRDefault="003C66B7" w:rsidP="005049E3">
            <w:pPr>
              <w:jc w:val="right"/>
            </w:pPr>
            <w:r w:rsidRPr="005049E3">
              <w:t>TVA 20%</w:t>
            </w:r>
          </w:p>
        </w:tc>
        <w:tc>
          <w:tcPr>
            <w:tcW w:w="6289" w:type="dxa"/>
          </w:tcPr>
          <w:p w14:paraId="7A4E0775" w14:textId="77777777" w:rsidR="003C66B7" w:rsidRPr="005049E3" w:rsidRDefault="003C66B7" w:rsidP="005049E3">
            <w:pPr>
              <w:jc w:val="right"/>
            </w:pPr>
            <w:r w:rsidRPr="005049E3">
              <w:t xml:space="preserve"> € </w:t>
            </w:r>
          </w:p>
        </w:tc>
      </w:tr>
      <w:tr w:rsidR="003C66B7" w:rsidRPr="005049E3" w14:paraId="542683AF" w14:textId="77777777" w:rsidTr="00D770A6">
        <w:tc>
          <w:tcPr>
            <w:tcW w:w="2630" w:type="dxa"/>
          </w:tcPr>
          <w:p w14:paraId="57D84431" w14:textId="77777777" w:rsidR="003C66B7" w:rsidRPr="005049E3" w:rsidRDefault="003C66B7" w:rsidP="005049E3">
            <w:r w:rsidRPr="005049E3">
              <w:t>Forfait TTC</w:t>
            </w:r>
          </w:p>
        </w:tc>
        <w:tc>
          <w:tcPr>
            <w:tcW w:w="6289" w:type="dxa"/>
          </w:tcPr>
          <w:p w14:paraId="1EBD02F0" w14:textId="77777777" w:rsidR="003C66B7" w:rsidRPr="005049E3" w:rsidRDefault="003C66B7" w:rsidP="005049E3">
            <w:pPr>
              <w:jc w:val="right"/>
            </w:pPr>
            <w:r w:rsidRPr="005049E3">
              <w:t xml:space="preserve"> € TTC</w:t>
            </w:r>
          </w:p>
        </w:tc>
      </w:tr>
    </w:tbl>
    <w:p w14:paraId="5AF13909" w14:textId="77777777" w:rsidR="00D770A6" w:rsidRPr="005049E3" w:rsidRDefault="00D770A6" w:rsidP="005049E3"/>
    <w:tbl>
      <w:tblPr>
        <w:tblStyle w:val="Grilledutableau"/>
        <w:tblW w:w="0" w:type="auto"/>
        <w:tblLook w:val="04A0" w:firstRow="1" w:lastRow="0" w:firstColumn="1" w:lastColumn="0" w:noHBand="0" w:noVBand="1"/>
      </w:tblPr>
      <w:tblGrid>
        <w:gridCol w:w="2631"/>
        <w:gridCol w:w="6288"/>
      </w:tblGrid>
      <w:tr w:rsidR="005049E3" w:rsidRPr="005049E3" w14:paraId="6C382901" w14:textId="77777777" w:rsidTr="003E5D13">
        <w:tc>
          <w:tcPr>
            <w:tcW w:w="2631" w:type="dxa"/>
          </w:tcPr>
          <w:p w14:paraId="27DB1AFB" w14:textId="227DE308" w:rsidR="005049E3" w:rsidRPr="005049E3" w:rsidRDefault="005049E3" w:rsidP="005049E3">
            <w:r w:rsidRPr="005049E3">
              <w:rPr>
                <w:b/>
                <w:bCs/>
                <w:u w:val="single"/>
              </w:rPr>
              <w:t xml:space="preserve">MC </w:t>
            </w:r>
            <w:r w:rsidR="006E5CCE">
              <w:rPr>
                <w:b/>
                <w:bCs/>
                <w:u w:val="single"/>
              </w:rPr>
              <w:t>2</w:t>
            </w:r>
          </w:p>
        </w:tc>
        <w:tc>
          <w:tcPr>
            <w:tcW w:w="6288" w:type="dxa"/>
          </w:tcPr>
          <w:p w14:paraId="1BA6E1FB" w14:textId="4025384C" w:rsidR="005049E3" w:rsidRPr="005049E3" w:rsidRDefault="003D40F9" w:rsidP="005049E3">
            <w:pPr>
              <w:jc w:val="left"/>
            </w:pPr>
            <w:r>
              <w:t>C</w:t>
            </w:r>
            <w:r w:rsidR="005049E3" w:rsidRPr="005049E3">
              <w:t xml:space="preserve">SSI : </w:t>
            </w:r>
            <w:r>
              <w:t xml:space="preserve">Coordination des </w:t>
            </w:r>
            <w:r w:rsidR="005049E3" w:rsidRPr="005049E3">
              <w:t>Système</w:t>
            </w:r>
            <w:r>
              <w:t>s</w:t>
            </w:r>
            <w:r w:rsidR="005049E3" w:rsidRPr="005049E3">
              <w:t xml:space="preserve"> de sécurité incendie</w:t>
            </w:r>
          </w:p>
        </w:tc>
      </w:tr>
      <w:tr w:rsidR="005049E3" w:rsidRPr="005049E3" w14:paraId="200DC1C9" w14:textId="77777777" w:rsidTr="003E5D13">
        <w:tc>
          <w:tcPr>
            <w:tcW w:w="2631" w:type="dxa"/>
          </w:tcPr>
          <w:p w14:paraId="418A0EDD" w14:textId="77777777" w:rsidR="005049E3" w:rsidRPr="005049E3" w:rsidRDefault="005049E3" w:rsidP="005049E3">
            <w:r w:rsidRPr="005049E3">
              <w:t>Forfait de rémunération HT</w:t>
            </w:r>
          </w:p>
        </w:tc>
        <w:tc>
          <w:tcPr>
            <w:tcW w:w="6288" w:type="dxa"/>
          </w:tcPr>
          <w:p w14:paraId="686905BB" w14:textId="77777777" w:rsidR="005049E3" w:rsidRPr="005049E3" w:rsidRDefault="005049E3" w:rsidP="005049E3">
            <w:pPr>
              <w:jc w:val="right"/>
            </w:pPr>
            <w:r w:rsidRPr="005049E3">
              <w:t xml:space="preserve">€ HT </w:t>
            </w:r>
          </w:p>
        </w:tc>
      </w:tr>
      <w:tr w:rsidR="005049E3" w:rsidRPr="005049E3" w14:paraId="10697D80" w14:textId="77777777" w:rsidTr="003E5D13">
        <w:tc>
          <w:tcPr>
            <w:tcW w:w="2631" w:type="dxa"/>
          </w:tcPr>
          <w:p w14:paraId="4ACFF03F" w14:textId="77777777" w:rsidR="005049E3" w:rsidRPr="005049E3" w:rsidRDefault="005049E3" w:rsidP="005049E3">
            <w:pPr>
              <w:jc w:val="right"/>
            </w:pPr>
            <w:r w:rsidRPr="005049E3">
              <w:t>TVA 20%</w:t>
            </w:r>
          </w:p>
        </w:tc>
        <w:tc>
          <w:tcPr>
            <w:tcW w:w="6288" w:type="dxa"/>
          </w:tcPr>
          <w:p w14:paraId="26406B84" w14:textId="77777777" w:rsidR="005049E3" w:rsidRPr="005049E3" w:rsidRDefault="005049E3" w:rsidP="005049E3">
            <w:pPr>
              <w:jc w:val="right"/>
            </w:pPr>
            <w:r w:rsidRPr="005049E3">
              <w:t xml:space="preserve"> € </w:t>
            </w:r>
          </w:p>
        </w:tc>
      </w:tr>
      <w:tr w:rsidR="005049E3" w:rsidRPr="005049E3" w14:paraId="2F0E8EA5" w14:textId="77777777" w:rsidTr="003E5D13">
        <w:tc>
          <w:tcPr>
            <w:tcW w:w="2631" w:type="dxa"/>
          </w:tcPr>
          <w:p w14:paraId="3A00431C" w14:textId="77777777" w:rsidR="005049E3" w:rsidRPr="005049E3" w:rsidRDefault="005049E3" w:rsidP="005049E3">
            <w:r w:rsidRPr="005049E3">
              <w:t>Forfait TTC</w:t>
            </w:r>
          </w:p>
        </w:tc>
        <w:tc>
          <w:tcPr>
            <w:tcW w:w="6288" w:type="dxa"/>
          </w:tcPr>
          <w:p w14:paraId="371B5812" w14:textId="77777777" w:rsidR="005049E3" w:rsidRPr="005049E3" w:rsidRDefault="005049E3" w:rsidP="005049E3">
            <w:pPr>
              <w:jc w:val="right"/>
            </w:pPr>
            <w:r w:rsidRPr="005049E3">
              <w:t xml:space="preserve"> € TTC</w:t>
            </w:r>
          </w:p>
        </w:tc>
      </w:tr>
    </w:tbl>
    <w:p w14:paraId="7EE14453" w14:textId="77777777" w:rsidR="005049E3" w:rsidRPr="005049E3" w:rsidRDefault="005049E3" w:rsidP="005049E3"/>
    <w:tbl>
      <w:tblPr>
        <w:tblStyle w:val="Grilledutableau"/>
        <w:tblW w:w="0" w:type="auto"/>
        <w:tblLook w:val="04A0" w:firstRow="1" w:lastRow="0" w:firstColumn="1" w:lastColumn="0" w:noHBand="0" w:noVBand="1"/>
      </w:tblPr>
      <w:tblGrid>
        <w:gridCol w:w="2631"/>
        <w:gridCol w:w="6288"/>
      </w:tblGrid>
      <w:tr w:rsidR="005049E3" w:rsidRPr="005049E3" w14:paraId="4E053239" w14:textId="77777777" w:rsidTr="003E5D13">
        <w:tc>
          <w:tcPr>
            <w:tcW w:w="2631" w:type="dxa"/>
          </w:tcPr>
          <w:p w14:paraId="4D2EB17E" w14:textId="62BFDE81" w:rsidR="005049E3" w:rsidRPr="005049E3" w:rsidRDefault="005049E3" w:rsidP="005049E3">
            <w:r w:rsidRPr="005049E3">
              <w:rPr>
                <w:b/>
                <w:bCs/>
                <w:u w:val="single"/>
              </w:rPr>
              <w:t xml:space="preserve">MC </w:t>
            </w:r>
            <w:r w:rsidR="006E5CCE">
              <w:rPr>
                <w:b/>
                <w:bCs/>
                <w:u w:val="single"/>
              </w:rPr>
              <w:t>3</w:t>
            </w:r>
          </w:p>
        </w:tc>
        <w:tc>
          <w:tcPr>
            <w:tcW w:w="6288" w:type="dxa"/>
          </w:tcPr>
          <w:p w14:paraId="135C1102" w14:textId="77777777" w:rsidR="005049E3" w:rsidRPr="005049E3" w:rsidRDefault="005049E3" w:rsidP="005049E3">
            <w:pPr>
              <w:jc w:val="left"/>
              <w:rPr>
                <w:u w:val="single"/>
              </w:rPr>
            </w:pPr>
            <w:r w:rsidRPr="005049E3">
              <w:t>OPC : Ordonnancement – Pilotage – Coordination</w:t>
            </w:r>
          </w:p>
        </w:tc>
      </w:tr>
      <w:tr w:rsidR="005049E3" w:rsidRPr="005049E3" w14:paraId="766CBB33" w14:textId="77777777" w:rsidTr="003E5D13">
        <w:tc>
          <w:tcPr>
            <w:tcW w:w="2631" w:type="dxa"/>
          </w:tcPr>
          <w:p w14:paraId="38648CE6" w14:textId="77777777" w:rsidR="005049E3" w:rsidRPr="005049E3" w:rsidRDefault="005049E3" w:rsidP="005049E3">
            <w:r w:rsidRPr="005049E3">
              <w:t>Forfait de rémunération HT</w:t>
            </w:r>
          </w:p>
        </w:tc>
        <w:tc>
          <w:tcPr>
            <w:tcW w:w="6288" w:type="dxa"/>
          </w:tcPr>
          <w:p w14:paraId="047E2561" w14:textId="77777777" w:rsidR="005049E3" w:rsidRPr="005049E3" w:rsidRDefault="005049E3" w:rsidP="005049E3">
            <w:pPr>
              <w:jc w:val="right"/>
            </w:pPr>
            <w:r w:rsidRPr="005049E3">
              <w:t xml:space="preserve">€ HT </w:t>
            </w:r>
          </w:p>
        </w:tc>
      </w:tr>
      <w:tr w:rsidR="005049E3" w:rsidRPr="005049E3" w14:paraId="2186BC6A" w14:textId="77777777" w:rsidTr="003E5D13">
        <w:tc>
          <w:tcPr>
            <w:tcW w:w="2631" w:type="dxa"/>
          </w:tcPr>
          <w:p w14:paraId="44567FE0" w14:textId="77777777" w:rsidR="005049E3" w:rsidRPr="005049E3" w:rsidRDefault="005049E3" w:rsidP="005049E3">
            <w:pPr>
              <w:jc w:val="right"/>
            </w:pPr>
            <w:r w:rsidRPr="005049E3">
              <w:t>TVA 20%</w:t>
            </w:r>
          </w:p>
        </w:tc>
        <w:tc>
          <w:tcPr>
            <w:tcW w:w="6288" w:type="dxa"/>
          </w:tcPr>
          <w:p w14:paraId="45748107" w14:textId="77777777" w:rsidR="005049E3" w:rsidRPr="005049E3" w:rsidRDefault="005049E3" w:rsidP="005049E3">
            <w:pPr>
              <w:jc w:val="right"/>
            </w:pPr>
            <w:r w:rsidRPr="005049E3">
              <w:t xml:space="preserve"> € </w:t>
            </w:r>
          </w:p>
        </w:tc>
      </w:tr>
      <w:tr w:rsidR="005049E3" w:rsidRPr="0012276D" w14:paraId="358079A8" w14:textId="77777777" w:rsidTr="003E5D13">
        <w:tc>
          <w:tcPr>
            <w:tcW w:w="2631" w:type="dxa"/>
          </w:tcPr>
          <w:p w14:paraId="48F7044D" w14:textId="77777777" w:rsidR="005049E3" w:rsidRPr="005049E3" w:rsidRDefault="005049E3" w:rsidP="005049E3">
            <w:r w:rsidRPr="005049E3">
              <w:t>Forfait TTC</w:t>
            </w:r>
          </w:p>
        </w:tc>
        <w:tc>
          <w:tcPr>
            <w:tcW w:w="6288" w:type="dxa"/>
          </w:tcPr>
          <w:p w14:paraId="476CD6FD" w14:textId="77777777" w:rsidR="005049E3" w:rsidRPr="005049E3" w:rsidRDefault="005049E3" w:rsidP="005049E3">
            <w:pPr>
              <w:jc w:val="right"/>
            </w:pPr>
            <w:r w:rsidRPr="005049E3">
              <w:t xml:space="preserve"> € TTC</w:t>
            </w:r>
          </w:p>
        </w:tc>
      </w:tr>
    </w:tbl>
    <w:p w14:paraId="0EEA634F" w14:textId="77777777" w:rsidR="005049E3" w:rsidRDefault="005049E3" w:rsidP="00D770A6"/>
    <w:tbl>
      <w:tblPr>
        <w:tblStyle w:val="Grilledutableau"/>
        <w:tblW w:w="0" w:type="auto"/>
        <w:tblLook w:val="04A0" w:firstRow="1" w:lastRow="0" w:firstColumn="1" w:lastColumn="0" w:noHBand="0" w:noVBand="1"/>
      </w:tblPr>
      <w:tblGrid>
        <w:gridCol w:w="2631"/>
        <w:gridCol w:w="6288"/>
      </w:tblGrid>
      <w:tr w:rsidR="00B86F2B" w:rsidRPr="0012276D" w14:paraId="799E5FB2" w14:textId="77777777" w:rsidTr="003E5D13">
        <w:tc>
          <w:tcPr>
            <w:tcW w:w="2631" w:type="dxa"/>
          </w:tcPr>
          <w:p w14:paraId="31023CEA" w14:textId="60705069" w:rsidR="00B86F2B" w:rsidRPr="005049E3" w:rsidRDefault="00B86F2B" w:rsidP="003E5D13">
            <w:pPr>
              <w:rPr>
                <w:b/>
                <w:bCs/>
              </w:rPr>
            </w:pPr>
            <w:r w:rsidRPr="005049E3">
              <w:rPr>
                <w:b/>
                <w:bCs/>
                <w:u w:val="single"/>
              </w:rPr>
              <w:t>MC TOTAL</w:t>
            </w:r>
          </w:p>
        </w:tc>
        <w:tc>
          <w:tcPr>
            <w:tcW w:w="6288" w:type="dxa"/>
          </w:tcPr>
          <w:p w14:paraId="3DE79DD2" w14:textId="6744E3B3" w:rsidR="00B86F2B" w:rsidRPr="005049E3" w:rsidRDefault="00B86F2B" w:rsidP="003E5D13">
            <w:pPr>
              <w:jc w:val="left"/>
              <w:rPr>
                <w:b/>
                <w:bCs/>
                <w:u w:val="single"/>
              </w:rPr>
            </w:pPr>
            <w:r w:rsidRPr="005049E3">
              <w:rPr>
                <w:b/>
                <w:bCs/>
                <w:u w:val="single"/>
              </w:rPr>
              <w:t xml:space="preserve">Total des missions complémentaires </w:t>
            </w:r>
          </w:p>
        </w:tc>
      </w:tr>
      <w:tr w:rsidR="00B86F2B" w:rsidRPr="0012276D" w14:paraId="5EDBC77C" w14:textId="77777777" w:rsidTr="003E5D13">
        <w:tc>
          <w:tcPr>
            <w:tcW w:w="2631" w:type="dxa"/>
          </w:tcPr>
          <w:p w14:paraId="4BCA2AC5" w14:textId="77777777" w:rsidR="00B86F2B" w:rsidRPr="005049E3" w:rsidRDefault="00B86F2B" w:rsidP="003E5D13">
            <w:pPr>
              <w:rPr>
                <w:b/>
                <w:bCs/>
              </w:rPr>
            </w:pPr>
            <w:r w:rsidRPr="005049E3">
              <w:rPr>
                <w:b/>
                <w:bCs/>
              </w:rPr>
              <w:t>Forfait de rémunération HT</w:t>
            </w:r>
          </w:p>
        </w:tc>
        <w:tc>
          <w:tcPr>
            <w:tcW w:w="6288" w:type="dxa"/>
          </w:tcPr>
          <w:p w14:paraId="25D7B231" w14:textId="77777777" w:rsidR="00B86F2B" w:rsidRPr="005049E3" w:rsidRDefault="00B86F2B" w:rsidP="003E5D13">
            <w:pPr>
              <w:jc w:val="right"/>
              <w:rPr>
                <w:b/>
                <w:bCs/>
              </w:rPr>
            </w:pPr>
            <w:r w:rsidRPr="005049E3">
              <w:rPr>
                <w:b/>
                <w:bCs/>
              </w:rPr>
              <w:t xml:space="preserve">€ HT </w:t>
            </w:r>
          </w:p>
        </w:tc>
      </w:tr>
      <w:tr w:rsidR="00B86F2B" w:rsidRPr="0012276D" w14:paraId="350C5F43" w14:textId="77777777" w:rsidTr="003E5D13">
        <w:tc>
          <w:tcPr>
            <w:tcW w:w="2631" w:type="dxa"/>
          </w:tcPr>
          <w:p w14:paraId="3080B70A" w14:textId="77777777" w:rsidR="00B86F2B" w:rsidRPr="005049E3" w:rsidRDefault="00B86F2B" w:rsidP="003E5D13">
            <w:pPr>
              <w:jc w:val="right"/>
              <w:rPr>
                <w:b/>
                <w:bCs/>
              </w:rPr>
            </w:pPr>
            <w:r w:rsidRPr="005049E3">
              <w:rPr>
                <w:b/>
                <w:bCs/>
              </w:rPr>
              <w:t>TVA 20%</w:t>
            </w:r>
          </w:p>
        </w:tc>
        <w:tc>
          <w:tcPr>
            <w:tcW w:w="6288" w:type="dxa"/>
          </w:tcPr>
          <w:p w14:paraId="54FAD00D" w14:textId="77777777" w:rsidR="00B86F2B" w:rsidRPr="005049E3" w:rsidRDefault="00B86F2B" w:rsidP="003E5D13">
            <w:pPr>
              <w:jc w:val="right"/>
              <w:rPr>
                <w:b/>
                <w:bCs/>
              </w:rPr>
            </w:pPr>
            <w:r w:rsidRPr="005049E3">
              <w:rPr>
                <w:b/>
                <w:bCs/>
              </w:rPr>
              <w:t xml:space="preserve"> € </w:t>
            </w:r>
          </w:p>
        </w:tc>
      </w:tr>
      <w:tr w:rsidR="00B86F2B" w:rsidRPr="0012276D" w14:paraId="0926D1B7" w14:textId="77777777" w:rsidTr="003E5D13">
        <w:tc>
          <w:tcPr>
            <w:tcW w:w="2631" w:type="dxa"/>
          </w:tcPr>
          <w:p w14:paraId="36AF4D54" w14:textId="77777777" w:rsidR="00B86F2B" w:rsidRPr="005049E3" w:rsidRDefault="00B86F2B" w:rsidP="003E5D13">
            <w:pPr>
              <w:rPr>
                <w:b/>
                <w:bCs/>
              </w:rPr>
            </w:pPr>
            <w:r w:rsidRPr="005049E3">
              <w:rPr>
                <w:b/>
                <w:bCs/>
              </w:rPr>
              <w:t>Forfait TTC</w:t>
            </w:r>
          </w:p>
        </w:tc>
        <w:tc>
          <w:tcPr>
            <w:tcW w:w="6288" w:type="dxa"/>
          </w:tcPr>
          <w:p w14:paraId="7E366DFF" w14:textId="77777777" w:rsidR="00B86F2B" w:rsidRPr="005049E3" w:rsidRDefault="00B86F2B" w:rsidP="003E5D13">
            <w:pPr>
              <w:jc w:val="right"/>
              <w:rPr>
                <w:b/>
                <w:bCs/>
              </w:rPr>
            </w:pPr>
            <w:r w:rsidRPr="005049E3">
              <w:rPr>
                <w:b/>
                <w:bCs/>
              </w:rPr>
              <w:t xml:space="preserve"> € TTC</w:t>
            </w:r>
          </w:p>
        </w:tc>
      </w:tr>
      <w:tr w:rsidR="00B86F2B" w14:paraId="0AF817DF" w14:textId="77777777" w:rsidTr="003E5D13">
        <w:trPr>
          <w:trHeight w:val="1018"/>
        </w:trPr>
        <w:tc>
          <w:tcPr>
            <w:tcW w:w="2631" w:type="dxa"/>
          </w:tcPr>
          <w:p w14:paraId="3148198C" w14:textId="77777777" w:rsidR="00B86F2B" w:rsidRPr="005049E3" w:rsidRDefault="00B86F2B" w:rsidP="003E5D13">
            <w:pPr>
              <w:rPr>
                <w:b/>
                <w:bCs/>
              </w:rPr>
            </w:pPr>
            <w:r w:rsidRPr="005049E3">
              <w:rPr>
                <w:b/>
                <w:bCs/>
              </w:rPr>
              <w:t xml:space="preserve">Arrêté en lettres </w:t>
            </w:r>
          </w:p>
        </w:tc>
        <w:tc>
          <w:tcPr>
            <w:tcW w:w="6288" w:type="dxa"/>
          </w:tcPr>
          <w:p w14:paraId="3608CEF3" w14:textId="3D072992" w:rsidR="00B86F2B" w:rsidRPr="005049E3" w:rsidRDefault="00AF6685" w:rsidP="003E5D13">
            <w:pPr>
              <w:jc w:val="right"/>
              <w:rPr>
                <w:b/>
                <w:bCs/>
              </w:rPr>
            </w:pPr>
            <w:r w:rsidRPr="005049E3">
              <w:rPr>
                <w:b/>
                <w:bCs/>
              </w:rPr>
              <w:t>€ TTC</w:t>
            </w:r>
          </w:p>
        </w:tc>
      </w:tr>
    </w:tbl>
    <w:p w14:paraId="3F586BC5" w14:textId="2C866A31" w:rsidR="001C5573" w:rsidRDefault="001C5573" w:rsidP="005667A1">
      <w:r w:rsidRPr="00CB3701">
        <w:t>La rémunération des missions complémentaires est par principe f</w:t>
      </w:r>
      <w:r w:rsidR="00CC720B" w:rsidRPr="00CB3701">
        <w:t>ixe</w:t>
      </w:r>
      <w:r w:rsidR="009326AD" w:rsidRPr="00CB3701">
        <w:t xml:space="preserve"> et définitif</w:t>
      </w:r>
      <w:r w:rsidRPr="00CB3701">
        <w:t xml:space="preserve">. </w:t>
      </w:r>
      <w:r w:rsidR="00A12AF9" w:rsidRPr="00CB3701">
        <w:t>Il n'est pas modifié par la fixation du forfait définitif de rémunération</w:t>
      </w:r>
      <w:r w:rsidR="00CB3701" w:rsidRPr="00CB3701">
        <w:t>, qui ne concerne que la mission de base</w:t>
      </w:r>
      <w:r w:rsidR="00A12AF9" w:rsidRPr="00CB3701">
        <w:t>.</w:t>
      </w:r>
    </w:p>
    <w:p w14:paraId="38314D67" w14:textId="0AE29B86" w:rsidR="009A40D1" w:rsidRDefault="009A40D1" w:rsidP="00E3797D">
      <w:pPr>
        <w:pStyle w:val="Titre3"/>
      </w:pPr>
      <w:bookmarkStart w:id="41" w:name="_Toc201656543"/>
      <w:r>
        <w:t>Prestations supplémentaires éventuelles</w:t>
      </w:r>
      <w:bookmarkEnd w:id="41"/>
      <w:r>
        <w:t xml:space="preserve"> </w:t>
      </w:r>
    </w:p>
    <w:p w14:paraId="6C8D423F" w14:textId="7CCD49B0" w:rsidR="008D2C9D" w:rsidRDefault="008D2C9D" w:rsidP="009A40D1">
      <w:r>
        <w:t>Sans objet</w:t>
      </w:r>
    </w:p>
    <w:p w14:paraId="00D27E7C" w14:textId="07E00520" w:rsidR="00E3797D" w:rsidRPr="00E3797D" w:rsidRDefault="00E3797D" w:rsidP="00E3797D">
      <w:pPr>
        <w:pStyle w:val="Titre3"/>
      </w:pPr>
      <w:bookmarkStart w:id="42" w:name="_Toc201656544"/>
      <w:r w:rsidRPr="00E3797D">
        <w:t>Décomposition</w:t>
      </w:r>
      <w:r w:rsidR="00FA4C25">
        <w:t xml:space="preserve"> en tranches</w:t>
      </w:r>
      <w:bookmarkEnd w:id="42"/>
    </w:p>
    <w:p w14:paraId="1228C854" w14:textId="5B284EDF" w:rsidR="00DF79CA" w:rsidRDefault="00DF79CA" w:rsidP="005667A1">
      <w:r>
        <w:t xml:space="preserve">Sans objet </w:t>
      </w:r>
    </w:p>
    <w:p w14:paraId="7FF81967" w14:textId="182FF325" w:rsidR="00370950" w:rsidRPr="00544C46" w:rsidRDefault="00370950" w:rsidP="002F486B">
      <w:pPr>
        <w:pStyle w:val="Titre2"/>
      </w:pPr>
      <w:bookmarkStart w:id="43" w:name="_Toc201656545"/>
      <w:r w:rsidRPr="002F486B">
        <w:t>Avance</w:t>
      </w:r>
      <w:bookmarkEnd w:id="43"/>
      <w:r w:rsidRPr="00544C46">
        <w:t xml:space="preserve"> </w:t>
      </w:r>
    </w:p>
    <w:p w14:paraId="0B824CD7" w14:textId="074A768C" w:rsidR="00593690" w:rsidRDefault="00593690" w:rsidP="00593690">
      <w:bookmarkStart w:id="44" w:name="_Toc86460099"/>
      <w:bookmarkStart w:id="45" w:name="_Toc90964048"/>
      <w:bookmarkStart w:id="46" w:name="_Toc97094702"/>
      <w:bookmarkStart w:id="47" w:name="_Toc113087240"/>
      <w:r w:rsidRPr="002F486B">
        <w:t xml:space="preserve">Le </w:t>
      </w:r>
      <w:r w:rsidR="00A61922">
        <w:t xml:space="preserve">titulaire </w:t>
      </w:r>
      <w:r w:rsidRPr="002F486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
        <w:gridCol w:w="8257"/>
      </w:tblGrid>
      <w:tr w:rsidR="00593690" w14:paraId="6D4EAE1B" w14:textId="77777777" w:rsidTr="003E5D13">
        <w:tc>
          <w:tcPr>
            <w:tcW w:w="675" w:type="dxa"/>
            <w:tcBorders>
              <w:top w:val="single" w:sz="4" w:space="0" w:color="auto"/>
              <w:left w:val="single" w:sz="4" w:space="0" w:color="auto"/>
              <w:bottom w:val="single" w:sz="4" w:space="0" w:color="auto"/>
              <w:right w:val="single" w:sz="4" w:space="0" w:color="auto"/>
            </w:tcBorders>
          </w:tcPr>
          <w:p w14:paraId="20CA7F31" w14:textId="77777777" w:rsidR="00593690" w:rsidRDefault="00593690" w:rsidP="003E5D13"/>
        </w:tc>
        <w:tc>
          <w:tcPr>
            <w:tcW w:w="8394" w:type="dxa"/>
            <w:tcBorders>
              <w:left w:val="single" w:sz="4" w:space="0" w:color="auto"/>
            </w:tcBorders>
          </w:tcPr>
          <w:p w14:paraId="137E3F4A" w14:textId="0EBA56DF" w:rsidR="00593690" w:rsidRDefault="00593690" w:rsidP="003E5D13">
            <w:r>
              <w:t xml:space="preserve">RENONCE </w:t>
            </w:r>
            <w:r w:rsidRPr="002F486B">
              <w:t>à l’avance.</w:t>
            </w:r>
          </w:p>
        </w:tc>
      </w:tr>
      <w:tr w:rsidR="00593690" w14:paraId="43F5A080" w14:textId="77777777" w:rsidTr="003E5D13">
        <w:tc>
          <w:tcPr>
            <w:tcW w:w="675" w:type="dxa"/>
            <w:tcBorders>
              <w:top w:val="single" w:sz="4" w:space="0" w:color="auto"/>
              <w:bottom w:val="single" w:sz="4" w:space="0" w:color="auto"/>
            </w:tcBorders>
          </w:tcPr>
          <w:p w14:paraId="7E7A32CC" w14:textId="77777777" w:rsidR="00593690" w:rsidRDefault="00593690" w:rsidP="003E5D13"/>
        </w:tc>
        <w:tc>
          <w:tcPr>
            <w:tcW w:w="8394" w:type="dxa"/>
          </w:tcPr>
          <w:p w14:paraId="30FBB904" w14:textId="77777777" w:rsidR="00593690" w:rsidRDefault="00593690" w:rsidP="003E5D13"/>
        </w:tc>
      </w:tr>
      <w:tr w:rsidR="00593690" w14:paraId="784487F9" w14:textId="77777777" w:rsidTr="003E5D13">
        <w:tc>
          <w:tcPr>
            <w:tcW w:w="675" w:type="dxa"/>
            <w:tcBorders>
              <w:top w:val="single" w:sz="4" w:space="0" w:color="auto"/>
              <w:left w:val="single" w:sz="4" w:space="0" w:color="auto"/>
              <w:bottom w:val="single" w:sz="4" w:space="0" w:color="auto"/>
              <w:right w:val="single" w:sz="4" w:space="0" w:color="auto"/>
            </w:tcBorders>
          </w:tcPr>
          <w:p w14:paraId="411B245E" w14:textId="77777777" w:rsidR="00593690" w:rsidRDefault="00593690" w:rsidP="003E5D13"/>
        </w:tc>
        <w:tc>
          <w:tcPr>
            <w:tcW w:w="8394" w:type="dxa"/>
            <w:tcBorders>
              <w:left w:val="single" w:sz="4" w:space="0" w:color="auto"/>
            </w:tcBorders>
          </w:tcPr>
          <w:p w14:paraId="494F0A22" w14:textId="1DA359DE" w:rsidR="00593690" w:rsidRDefault="00593690" w:rsidP="003E5D13">
            <w:r w:rsidRPr="002F486B">
              <w:t>NE RENONCE PAS à l’avance.</w:t>
            </w:r>
          </w:p>
        </w:tc>
      </w:tr>
    </w:tbl>
    <w:p w14:paraId="2870AE00" w14:textId="60F1B9AB" w:rsidR="00516BA9" w:rsidRPr="00E75C4C" w:rsidRDefault="00E75C4C" w:rsidP="00593690">
      <w:pPr>
        <w:rPr>
          <w:i/>
          <w:iCs/>
        </w:rPr>
      </w:pPr>
      <w:r w:rsidRPr="00622C79">
        <w:rPr>
          <w:i/>
          <w:iCs/>
        </w:rPr>
        <w:t xml:space="preserve">NB : Si aucune case n’est cochée, ou si les deux cases sont cochées, le maître d’ouvrage considérera que le </w:t>
      </w:r>
      <w:r w:rsidR="0088356D" w:rsidRPr="00622C79">
        <w:rPr>
          <w:i/>
          <w:iCs/>
        </w:rPr>
        <w:t xml:space="preserve">titulaire </w:t>
      </w:r>
      <w:r w:rsidRPr="00622C79">
        <w:rPr>
          <w:i/>
          <w:iCs/>
        </w:rPr>
        <w:t>renonce au bénéfice de l’avance.</w:t>
      </w:r>
    </w:p>
    <w:p w14:paraId="6492BEBC" w14:textId="69A5B6E6" w:rsidR="00B753B2" w:rsidRPr="00622C79" w:rsidRDefault="00B753B2" w:rsidP="002F486B">
      <w:pPr>
        <w:pStyle w:val="Titre1"/>
      </w:pPr>
      <w:bookmarkStart w:id="48" w:name="_Toc201656546"/>
      <w:r w:rsidRPr="00622C79">
        <w:lastRenderedPageBreak/>
        <w:t>durée du marché</w:t>
      </w:r>
      <w:r w:rsidR="00493A68" w:rsidRPr="00622C79">
        <w:t xml:space="preserve"> et delais d’exécution</w:t>
      </w:r>
      <w:bookmarkEnd w:id="48"/>
    </w:p>
    <w:p w14:paraId="2C6CA7B5" w14:textId="45A033D7" w:rsidR="00B753B2" w:rsidRPr="00622C79" w:rsidRDefault="00B753B2" w:rsidP="00B753B2">
      <w:pPr>
        <w:pStyle w:val="Titre2"/>
      </w:pPr>
      <w:bookmarkStart w:id="49" w:name="_Toc201656547"/>
      <w:r w:rsidRPr="00622C79">
        <w:t>Durée du marché</w:t>
      </w:r>
      <w:bookmarkEnd w:id="49"/>
    </w:p>
    <w:p w14:paraId="726B872A" w14:textId="7DC27483" w:rsidR="00AF4A88" w:rsidRDefault="000252E0" w:rsidP="000252E0">
      <w:r>
        <w:t xml:space="preserve">Le marché prend effet à la date de sa notification au titulaire, </w:t>
      </w:r>
      <w:r w:rsidR="00DE3B76">
        <w:t>et expirera</w:t>
      </w:r>
      <w:r>
        <w:t xml:space="preserve"> </w:t>
      </w:r>
      <w:r w:rsidR="00C514D2">
        <w:t>à la</w:t>
      </w:r>
      <w:r w:rsidR="00DE3B76">
        <w:t xml:space="preserve"> date de </w:t>
      </w:r>
      <w:r w:rsidR="00C514D2">
        <w:t xml:space="preserve"> </w:t>
      </w:r>
      <w:r w:rsidR="00DE3B76">
        <w:t>notification de la décision du maitre d’ouvrage constatant l’achèvement de la mission du maitre d’œuvre, prévue par le CCAP</w:t>
      </w:r>
      <w:r w:rsidR="0088356D">
        <w:t xml:space="preserve"> d</w:t>
      </w:r>
      <w:r w:rsidR="00DE3B76">
        <w:t>u présent marché</w:t>
      </w:r>
      <w:r w:rsidR="004B662C">
        <w:t>.</w:t>
      </w:r>
    </w:p>
    <w:p w14:paraId="078AD923" w14:textId="36159780" w:rsidR="00E101D0" w:rsidRDefault="002D2543" w:rsidP="000252E0">
      <w:r>
        <w:t>A titre indicatif, l</w:t>
      </w:r>
      <w:r w:rsidRPr="007B70CF">
        <w:t xml:space="preserve">a </w:t>
      </w:r>
      <w:r w:rsidR="007B70CF" w:rsidRPr="007B70CF">
        <w:t xml:space="preserve">durée </w:t>
      </w:r>
      <w:r w:rsidR="00493A68">
        <w:t xml:space="preserve">prévisionnelle d’exécution </w:t>
      </w:r>
      <w:r w:rsidR="007B70CF" w:rsidRPr="007B70CF">
        <w:t>du marché</w:t>
      </w:r>
      <w:r w:rsidR="00493A68">
        <w:t xml:space="preserve"> de maîtrise d’œuvre est </w:t>
      </w:r>
      <w:r w:rsidR="00493A68" w:rsidRPr="00F06839">
        <w:t xml:space="preserve">de </w:t>
      </w:r>
      <w:r w:rsidR="00F06839" w:rsidRPr="00F06839">
        <w:t>2</w:t>
      </w:r>
      <w:r w:rsidR="00224569">
        <w:t>5</w:t>
      </w:r>
      <w:r w:rsidR="00E101D0" w:rsidRPr="00F06839">
        <w:t xml:space="preserve"> mois</w:t>
      </w:r>
      <w:r w:rsidR="00802D2E" w:rsidRPr="00F06839">
        <w:t xml:space="preserve"> dont</w:t>
      </w:r>
      <w:r w:rsidR="00802D2E">
        <w:t xml:space="preserve"> 1</w:t>
      </w:r>
      <w:r w:rsidR="00224569">
        <w:t>8</w:t>
      </w:r>
      <w:r w:rsidR="00802D2E">
        <w:t xml:space="preserve"> mois de chantier.</w:t>
      </w:r>
    </w:p>
    <w:p w14:paraId="2AB2F480" w14:textId="7E9BF27C" w:rsidR="00B753B2" w:rsidRDefault="004B662C" w:rsidP="007B70CF">
      <w:r>
        <w:t xml:space="preserve">Les délais d’exécution des </w:t>
      </w:r>
      <w:r w:rsidR="00CC3FE8">
        <w:t>prestations</w:t>
      </w:r>
      <w:r>
        <w:t>, objet du présent marché, sont définis dans le présent acte d’engagement et dans les clauses du CCAP.</w:t>
      </w:r>
    </w:p>
    <w:p w14:paraId="0F7120F8" w14:textId="77777777" w:rsidR="006E5CCE" w:rsidRPr="00B753B2" w:rsidRDefault="006E5CCE" w:rsidP="007B70CF"/>
    <w:p w14:paraId="1316EE25" w14:textId="76656F53" w:rsidR="00370950" w:rsidRPr="00544C46" w:rsidRDefault="00370950" w:rsidP="00B753B2">
      <w:pPr>
        <w:pStyle w:val="Titre2"/>
      </w:pPr>
      <w:bookmarkStart w:id="50" w:name="_Toc201656548"/>
      <w:r w:rsidRPr="00544C46">
        <w:t>Délais d’Exécution</w:t>
      </w:r>
      <w:bookmarkEnd w:id="44"/>
      <w:bookmarkEnd w:id="45"/>
      <w:bookmarkEnd w:id="46"/>
      <w:bookmarkEnd w:id="47"/>
      <w:bookmarkEnd w:id="50"/>
    </w:p>
    <w:p w14:paraId="71BACC4B" w14:textId="50B97B70" w:rsidR="00370950" w:rsidRDefault="00370950" w:rsidP="002F486B">
      <w:r w:rsidRPr="00544C46">
        <w:t>Les différents dossiers ci-après doivent être établis dans les délais correspondant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4464"/>
        <w:gridCol w:w="4465"/>
      </w:tblGrid>
      <w:tr w:rsidR="006E7440" w14:paraId="54762D64" w14:textId="77777777" w:rsidTr="00D93428">
        <w:tc>
          <w:tcPr>
            <w:tcW w:w="4464" w:type="dxa"/>
            <w:shd w:val="clear" w:color="auto" w:fill="F2F2F2" w:themeFill="background1" w:themeFillShade="F2"/>
          </w:tcPr>
          <w:p w14:paraId="349AB8E7" w14:textId="2B25792B" w:rsidR="006E7440" w:rsidRPr="005049E3" w:rsidRDefault="005049E3" w:rsidP="006E7440">
            <w:r w:rsidRPr="005049E3">
              <w:t>AVANT PROJET (A.V.P)</w:t>
            </w:r>
          </w:p>
        </w:tc>
        <w:tc>
          <w:tcPr>
            <w:tcW w:w="4465" w:type="dxa"/>
            <w:shd w:val="clear" w:color="auto" w:fill="F2F2F2" w:themeFill="background1" w:themeFillShade="F2"/>
          </w:tcPr>
          <w:p w14:paraId="2EB442DF" w14:textId="0A47F0D4" w:rsidR="006E7440" w:rsidRPr="005049E3" w:rsidRDefault="00224569" w:rsidP="006E7440">
            <w:r>
              <w:t xml:space="preserve">6 </w:t>
            </w:r>
            <w:r w:rsidR="006E7440" w:rsidRPr="005049E3">
              <w:t>semaines</w:t>
            </w:r>
          </w:p>
        </w:tc>
      </w:tr>
      <w:tr w:rsidR="00D93428" w14:paraId="4AD73689" w14:textId="77777777" w:rsidTr="00D93428">
        <w:tc>
          <w:tcPr>
            <w:tcW w:w="4464" w:type="dxa"/>
            <w:shd w:val="clear" w:color="auto" w:fill="F2F2F2" w:themeFill="background1" w:themeFillShade="F2"/>
          </w:tcPr>
          <w:p w14:paraId="7CEFD205" w14:textId="2236232F" w:rsidR="00D93428" w:rsidRPr="005049E3" w:rsidRDefault="00D93428" w:rsidP="00D93428">
            <w:r w:rsidRPr="005049E3">
              <w:t>PERMIS DE CONSTRUIRE (PC)</w:t>
            </w:r>
          </w:p>
        </w:tc>
        <w:tc>
          <w:tcPr>
            <w:tcW w:w="4465" w:type="dxa"/>
            <w:shd w:val="clear" w:color="auto" w:fill="F2F2F2" w:themeFill="background1" w:themeFillShade="F2"/>
          </w:tcPr>
          <w:p w14:paraId="1758F5B7" w14:textId="7691BE5D" w:rsidR="00D93428" w:rsidRPr="005049E3" w:rsidRDefault="005E1E4A" w:rsidP="00D93428">
            <w:r w:rsidRPr="005049E3">
              <w:t>2</w:t>
            </w:r>
            <w:r w:rsidR="00D93428" w:rsidRPr="005049E3">
              <w:t xml:space="preserve"> semaines</w:t>
            </w:r>
          </w:p>
        </w:tc>
      </w:tr>
      <w:tr w:rsidR="00D93428" w14:paraId="57CF678C" w14:textId="77777777" w:rsidTr="00D93428">
        <w:tc>
          <w:tcPr>
            <w:tcW w:w="4464" w:type="dxa"/>
            <w:shd w:val="clear" w:color="auto" w:fill="F2F2F2" w:themeFill="background1" w:themeFillShade="F2"/>
          </w:tcPr>
          <w:p w14:paraId="58034FB2" w14:textId="37204ED4" w:rsidR="00D93428" w:rsidRPr="005049E3" w:rsidRDefault="00D93428" w:rsidP="00D93428">
            <w:r w:rsidRPr="005049E3">
              <w:t>PROJET</w:t>
            </w:r>
          </w:p>
        </w:tc>
        <w:tc>
          <w:tcPr>
            <w:tcW w:w="4465" w:type="dxa"/>
            <w:shd w:val="clear" w:color="auto" w:fill="F2F2F2" w:themeFill="background1" w:themeFillShade="F2"/>
          </w:tcPr>
          <w:p w14:paraId="121557A1" w14:textId="7D45FD84" w:rsidR="00D93428" w:rsidRPr="005049E3" w:rsidRDefault="005049E3" w:rsidP="00D93428">
            <w:r w:rsidRPr="005049E3">
              <w:t>4</w:t>
            </w:r>
            <w:r w:rsidR="00D93428" w:rsidRPr="005049E3">
              <w:t xml:space="preserve"> semaines</w:t>
            </w:r>
          </w:p>
        </w:tc>
      </w:tr>
      <w:tr w:rsidR="00D93428" w14:paraId="5EFD5A59" w14:textId="77777777" w:rsidTr="00D93428">
        <w:tc>
          <w:tcPr>
            <w:tcW w:w="4464" w:type="dxa"/>
            <w:shd w:val="clear" w:color="auto" w:fill="F2F2F2" w:themeFill="background1" w:themeFillShade="F2"/>
          </w:tcPr>
          <w:p w14:paraId="4AC43835" w14:textId="2F2694E6" w:rsidR="00D93428" w:rsidRDefault="00D93428" w:rsidP="00D93428">
            <w:r w:rsidRPr="000B5259">
              <w:t>Etablissement du DCE</w:t>
            </w:r>
          </w:p>
        </w:tc>
        <w:tc>
          <w:tcPr>
            <w:tcW w:w="4465" w:type="dxa"/>
            <w:shd w:val="clear" w:color="auto" w:fill="F2F2F2" w:themeFill="background1" w:themeFillShade="F2"/>
          </w:tcPr>
          <w:p w14:paraId="64AD14A1" w14:textId="49BCA891" w:rsidR="00D93428" w:rsidRPr="005049E3" w:rsidRDefault="00D93428" w:rsidP="00D93428">
            <w:r w:rsidRPr="005049E3">
              <w:t>2 semaines</w:t>
            </w:r>
          </w:p>
        </w:tc>
      </w:tr>
      <w:tr w:rsidR="00D93428" w14:paraId="2A8A3F14" w14:textId="77777777" w:rsidTr="00D93428">
        <w:tc>
          <w:tcPr>
            <w:tcW w:w="4464" w:type="dxa"/>
            <w:shd w:val="clear" w:color="auto" w:fill="F2F2F2" w:themeFill="background1" w:themeFillShade="F2"/>
          </w:tcPr>
          <w:p w14:paraId="387FFDD2" w14:textId="39FACEE1" w:rsidR="00D93428" w:rsidRDefault="00D93428" w:rsidP="00D93428">
            <w:r w:rsidRPr="00622C79">
              <w:t>Nouveau DCE en cas de lancement d’une nouvelle procédure suite à l’infructuosité de la première consultation</w:t>
            </w:r>
          </w:p>
        </w:tc>
        <w:tc>
          <w:tcPr>
            <w:tcW w:w="4465" w:type="dxa"/>
            <w:shd w:val="clear" w:color="auto" w:fill="F2F2F2" w:themeFill="background1" w:themeFillShade="F2"/>
          </w:tcPr>
          <w:p w14:paraId="213933F0" w14:textId="303672AB" w:rsidR="00D93428" w:rsidRPr="005049E3" w:rsidRDefault="00D93428" w:rsidP="00D93428">
            <w:r w:rsidRPr="005049E3">
              <w:t>2 semaines</w:t>
            </w:r>
          </w:p>
        </w:tc>
      </w:tr>
      <w:tr w:rsidR="00D93428" w14:paraId="2885714E" w14:textId="77777777" w:rsidTr="00D93428">
        <w:tc>
          <w:tcPr>
            <w:tcW w:w="4464" w:type="dxa"/>
            <w:shd w:val="clear" w:color="auto" w:fill="F2F2F2" w:themeFill="background1" w:themeFillShade="F2"/>
          </w:tcPr>
          <w:p w14:paraId="454F07ED" w14:textId="1D25BB95" w:rsidR="00D93428" w:rsidRPr="000B5259" w:rsidRDefault="00D93428" w:rsidP="00D93428">
            <w:r w:rsidRPr="000B5259">
              <w:t>ACT – Analyse des offres</w:t>
            </w:r>
          </w:p>
        </w:tc>
        <w:tc>
          <w:tcPr>
            <w:tcW w:w="4465" w:type="dxa"/>
            <w:shd w:val="clear" w:color="auto" w:fill="F2F2F2" w:themeFill="background1" w:themeFillShade="F2"/>
          </w:tcPr>
          <w:p w14:paraId="03EFFB39" w14:textId="062378B8" w:rsidR="00D93428" w:rsidRPr="005049E3" w:rsidRDefault="00D93428" w:rsidP="00D93428">
            <w:r w:rsidRPr="005049E3">
              <w:t>2 semaines</w:t>
            </w:r>
          </w:p>
        </w:tc>
      </w:tr>
      <w:tr w:rsidR="00D93428" w14:paraId="57271837" w14:textId="77777777" w:rsidTr="00D93428">
        <w:tc>
          <w:tcPr>
            <w:tcW w:w="4464" w:type="dxa"/>
            <w:shd w:val="clear" w:color="auto" w:fill="F2F2F2" w:themeFill="background1" w:themeFillShade="F2"/>
          </w:tcPr>
          <w:p w14:paraId="14A2A149" w14:textId="031F84E3" w:rsidR="00D93428" w:rsidRDefault="00D93428" w:rsidP="00D93428">
            <w:r w:rsidRPr="000B5259">
              <w:t>ACT – Dossier marché</w:t>
            </w:r>
            <w:r w:rsidR="00845E5C">
              <w:t xml:space="preserve"> mis au point</w:t>
            </w:r>
          </w:p>
        </w:tc>
        <w:tc>
          <w:tcPr>
            <w:tcW w:w="4465" w:type="dxa"/>
            <w:shd w:val="clear" w:color="auto" w:fill="F2F2F2" w:themeFill="background1" w:themeFillShade="F2"/>
          </w:tcPr>
          <w:p w14:paraId="3E1217C8" w14:textId="2C849C21" w:rsidR="00D93428" w:rsidRPr="005049E3" w:rsidRDefault="00D93428" w:rsidP="00D93428">
            <w:r w:rsidRPr="005049E3">
              <w:t>2 semaines</w:t>
            </w:r>
          </w:p>
        </w:tc>
      </w:tr>
      <w:tr w:rsidR="00D93428" w14:paraId="156AA885" w14:textId="77777777" w:rsidTr="00D93428">
        <w:tc>
          <w:tcPr>
            <w:tcW w:w="4464" w:type="dxa"/>
            <w:shd w:val="clear" w:color="auto" w:fill="F2F2F2" w:themeFill="background1" w:themeFillShade="F2"/>
          </w:tcPr>
          <w:p w14:paraId="15C0D460" w14:textId="281834A7" w:rsidR="00D93428" w:rsidRPr="005049E3" w:rsidRDefault="00D93428" w:rsidP="00D93428">
            <w:r w:rsidRPr="005049E3">
              <w:t xml:space="preserve">EXECUTION des Travaux DET/ </w:t>
            </w:r>
            <w:r w:rsidR="0060777B">
              <w:t xml:space="preserve">EXE </w:t>
            </w:r>
            <w:r w:rsidRPr="005049E3">
              <w:t>/ AOR</w:t>
            </w:r>
          </w:p>
        </w:tc>
        <w:tc>
          <w:tcPr>
            <w:tcW w:w="4465" w:type="dxa"/>
            <w:shd w:val="clear" w:color="auto" w:fill="F2F2F2" w:themeFill="background1" w:themeFillShade="F2"/>
          </w:tcPr>
          <w:p w14:paraId="21A015A2" w14:textId="3AD8CBF2" w:rsidR="00D93428" w:rsidRPr="005049E3" w:rsidRDefault="005049E3" w:rsidP="00D93428">
            <w:r w:rsidRPr="005049E3">
              <w:t>1</w:t>
            </w:r>
            <w:r w:rsidR="00224569">
              <w:t>8</w:t>
            </w:r>
            <w:r w:rsidR="00D93428" w:rsidRPr="005049E3">
              <w:t xml:space="preserve"> mois</w:t>
            </w:r>
          </w:p>
        </w:tc>
      </w:tr>
      <w:tr w:rsidR="00D93428" w14:paraId="70805D7E" w14:textId="77777777" w:rsidTr="00D93428">
        <w:tc>
          <w:tcPr>
            <w:tcW w:w="4464" w:type="dxa"/>
            <w:shd w:val="clear" w:color="auto" w:fill="F2F2F2" w:themeFill="background1" w:themeFillShade="F2"/>
          </w:tcPr>
          <w:p w14:paraId="11D8D78A" w14:textId="2C16659E" w:rsidR="00D93428" w:rsidRPr="005049E3" w:rsidRDefault="00D93428" w:rsidP="00D93428">
            <w:r w:rsidRPr="005049E3">
              <w:t>DOSSIER DES OUVRAGES EXECUTES (D.O.E.)</w:t>
            </w:r>
          </w:p>
        </w:tc>
        <w:tc>
          <w:tcPr>
            <w:tcW w:w="4465" w:type="dxa"/>
            <w:shd w:val="clear" w:color="auto" w:fill="F2F2F2" w:themeFill="background1" w:themeFillShade="F2"/>
          </w:tcPr>
          <w:p w14:paraId="46D18FA4" w14:textId="5D60E8D4" w:rsidR="00C21C85" w:rsidRPr="005049E3" w:rsidRDefault="00D93428" w:rsidP="00D93428">
            <w:r w:rsidRPr="005049E3">
              <w:t>8 semaines</w:t>
            </w:r>
          </w:p>
        </w:tc>
      </w:tr>
    </w:tbl>
    <w:p w14:paraId="64F25B5E" w14:textId="77777777" w:rsidR="006E7440" w:rsidRDefault="006E7440" w:rsidP="002F486B"/>
    <w:p w14:paraId="35DA477C" w14:textId="03199887" w:rsidR="00370950" w:rsidRPr="00544C46" w:rsidRDefault="00370950" w:rsidP="002F486B">
      <w:r w:rsidRPr="00544C46">
        <w:t xml:space="preserve">Le point de départ de chacun de ces délais est fixé </w:t>
      </w:r>
      <w:r w:rsidR="006E7440">
        <w:t>a</w:t>
      </w:r>
      <w:r w:rsidRPr="00544C46">
        <w:t>u C</w:t>
      </w:r>
      <w:r w:rsidR="000174FC">
        <w:t>CAP</w:t>
      </w:r>
      <w:r w:rsidRPr="00544C46">
        <w:t>.</w:t>
      </w:r>
    </w:p>
    <w:p w14:paraId="072231FF" w14:textId="1AE846FE" w:rsidR="00370950" w:rsidRPr="00544C46" w:rsidRDefault="00370950" w:rsidP="002F486B">
      <w:pPr>
        <w:pStyle w:val="Titre1"/>
      </w:pPr>
      <w:bookmarkStart w:id="51" w:name="_Toc86460100"/>
      <w:bookmarkStart w:id="52" w:name="_Toc90964049"/>
      <w:bookmarkStart w:id="53" w:name="_Toc97094703"/>
      <w:bookmarkStart w:id="54" w:name="_Toc113087241"/>
      <w:bookmarkStart w:id="55" w:name="_Toc201656549"/>
      <w:r w:rsidRPr="002F486B">
        <w:t>Paiement</w:t>
      </w:r>
      <w:bookmarkEnd w:id="51"/>
      <w:bookmarkEnd w:id="52"/>
      <w:bookmarkEnd w:id="53"/>
      <w:bookmarkEnd w:id="54"/>
      <w:bookmarkEnd w:id="55"/>
    </w:p>
    <w:p w14:paraId="45E4AAE6" w14:textId="664F8496" w:rsidR="00370950" w:rsidRDefault="00370950" w:rsidP="002F486B">
      <w:r w:rsidRPr="00544C46">
        <w:t xml:space="preserve">Le </w:t>
      </w:r>
      <w:r w:rsidR="003A6A6C">
        <w:t>m</w:t>
      </w:r>
      <w:r w:rsidR="003A6A6C" w:rsidRPr="00544C46">
        <w:t>aître d'</w:t>
      </w:r>
      <w:r w:rsidR="003A6A6C">
        <w:t>o</w:t>
      </w:r>
      <w:r w:rsidR="003A6A6C" w:rsidRPr="00544C46">
        <w:t xml:space="preserve">uvrage </w:t>
      </w:r>
      <w:r w:rsidRPr="00544C46">
        <w:t xml:space="preserve">se libérera des sommes dues au titre du marché en faisant porter le montant au </w:t>
      </w:r>
      <w:r w:rsidRPr="000249D5">
        <w:t xml:space="preserve">crédit </w:t>
      </w:r>
      <w:r w:rsidR="00F96046" w:rsidRPr="000249D5">
        <w:t xml:space="preserve">du ou </w:t>
      </w:r>
      <w:r w:rsidRPr="000249D5">
        <w:t>des com</w:t>
      </w:r>
      <w:r w:rsidRPr="00544C46">
        <w:t xml:space="preserve">ptes ci-après, </w:t>
      </w:r>
      <w:r w:rsidR="003A6A6C">
        <w:t>le cas échéant en cas de groupement</w:t>
      </w:r>
      <w:r w:rsidR="003A6A6C" w:rsidRPr="00544C46">
        <w:t xml:space="preserve"> </w:t>
      </w:r>
      <w:r w:rsidRPr="00544C46">
        <w:t>selon les répartitions jointes</w:t>
      </w:r>
      <w:r w:rsidR="003A6A6C">
        <w:t xml:space="preserve"> </w:t>
      </w:r>
      <w:r w:rsidRPr="00544C46">
        <w:t>en annexe 1</w:t>
      </w:r>
      <w:r w:rsidR="00DD1ECE">
        <w:t xml:space="preserve"> au présent acte d’engagement</w:t>
      </w:r>
      <w:r w:rsidRPr="00544C46">
        <w:t>.</w:t>
      </w:r>
    </w:p>
    <w:p w14:paraId="44191300" w14:textId="69A0D205" w:rsidR="00DD1ECE" w:rsidRPr="003B032B" w:rsidRDefault="003B032B" w:rsidP="003B032B">
      <w:pPr>
        <w:jc w:val="center"/>
        <w:rPr>
          <w:i/>
          <w:iCs/>
        </w:rPr>
      </w:pPr>
      <w:r w:rsidRPr="000249D5">
        <w:rPr>
          <w:i/>
          <w:iCs/>
        </w:rPr>
        <w:t>(Joindre un ou des relevé(s) d’identité bancaire ou postal.)</w:t>
      </w:r>
    </w:p>
    <w:tbl>
      <w:tblPr>
        <w:tblStyle w:val="Grilledutableau"/>
        <w:tblW w:w="0" w:type="auto"/>
        <w:tblLook w:val="04A0" w:firstRow="1" w:lastRow="0" w:firstColumn="1" w:lastColumn="0" w:noHBand="0" w:noVBand="1"/>
      </w:tblPr>
      <w:tblGrid>
        <w:gridCol w:w="2242"/>
        <w:gridCol w:w="2612"/>
        <w:gridCol w:w="3057"/>
        <w:gridCol w:w="1008"/>
      </w:tblGrid>
      <w:tr w:rsidR="006E7440" w:rsidRPr="006E7440" w14:paraId="2373267B" w14:textId="77777777" w:rsidTr="006E7440">
        <w:tc>
          <w:tcPr>
            <w:tcW w:w="9069" w:type="dxa"/>
            <w:gridSpan w:val="4"/>
            <w:shd w:val="clear" w:color="auto" w:fill="D9D9D9" w:themeFill="background2"/>
          </w:tcPr>
          <w:p w14:paraId="15316818" w14:textId="3CBC7FCB" w:rsidR="006E7440" w:rsidRPr="006E7440" w:rsidRDefault="006E7440" w:rsidP="002F486B">
            <w:pPr>
              <w:rPr>
                <w:b/>
              </w:rPr>
            </w:pPr>
            <w:r w:rsidRPr="006E7440">
              <w:rPr>
                <w:b/>
              </w:rPr>
              <w:t>1</w:t>
            </w:r>
            <w:r w:rsidRPr="006E7440">
              <w:rPr>
                <w:b/>
                <w:vertAlign w:val="superscript"/>
              </w:rPr>
              <w:t>er</w:t>
            </w:r>
            <w:r w:rsidRPr="006E7440">
              <w:rPr>
                <w:b/>
              </w:rPr>
              <w:t xml:space="preserve"> contractant / RIB</w:t>
            </w:r>
          </w:p>
        </w:tc>
      </w:tr>
      <w:tr w:rsidR="006E7440" w14:paraId="1F2E2478" w14:textId="77777777" w:rsidTr="006E7440">
        <w:tc>
          <w:tcPr>
            <w:tcW w:w="2267" w:type="dxa"/>
          </w:tcPr>
          <w:p w14:paraId="1397F449" w14:textId="7309E1DD" w:rsidR="006E7440" w:rsidRPr="006E7440" w:rsidRDefault="006E7440" w:rsidP="006E7440">
            <w:pPr>
              <w:jc w:val="right"/>
              <w:rPr>
                <w:b/>
              </w:rPr>
            </w:pPr>
            <w:r w:rsidRPr="006E7440">
              <w:rPr>
                <w:b/>
              </w:rPr>
              <w:t>Raison sociale</w:t>
            </w:r>
          </w:p>
        </w:tc>
        <w:tc>
          <w:tcPr>
            <w:tcW w:w="6802" w:type="dxa"/>
            <w:gridSpan w:val="3"/>
          </w:tcPr>
          <w:p w14:paraId="7EF52F8D" w14:textId="77777777" w:rsidR="006E7440" w:rsidRDefault="006E7440" w:rsidP="002F486B"/>
        </w:tc>
      </w:tr>
      <w:tr w:rsidR="006E7440" w14:paraId="238E0465" w14:textId="77777777" w:rsidTr="006E7440">
        <w:tc>
          <w:tcPr>
            <w:tcW w:w="2267" w:type="dxa"/>
            <w:shd w:val="clear" w:color="auto" w:fill="D9D9D9" w:themeFill="background2"/>
          </w:tcPr>
          <w:p w14:paraId="54268E54" w14:textId="35B10549" w:rsidR="006E7440" w:rsidRDefault="006E7440" w:rsidP="002F486B">
            <w:r w:rsidRPr="006E7440">
              <w:t>Etablissement</w:t>
            </w:r>
          </w:p>
        </w:tc>
        <w:tc>
          <w:tcPr>
            <w:tcW w:w="2661" w:type="dxa"/>
            <w:shd w:val="clear" w:color="auto" w:fill="D9D9D9" w:themeFill="background2"/>
          </w:tcPr>
          <w:p w14:paraId="662F06BA" w14:textId="716D111F" w:rsidR="006E7440" w:rsidRDefault="006E7440" w:rsidP="002F486B">
            <w:r w:rsidRPr="006E7440">
              <w:t>Guichet</w:t>
            </w:r>
          </w:p>
        </w:tc>
        <w:tc>
          <w:tcPr>
            <w:tcW w:w="3118" w:type="dxa"/>
            <w:shd w:val="clear" w:color="auto" w:fill="D9D9D9" w:themeFill="background2"/>
          </w:tcPr>
          <w:p w14:paraId="35220216" w14:textId="1AB45729" w:rsidR="006E7440" w:rsidRDefault="006E7440" w:rsidP="002F486B">
            <w:r w:rsidRPr="006E7440">
              <w:t>n° Compte</w:t>
            </w:r>
          </w:p>
        </w:tc>
        <w:tc>
          <w:tcPr>
            <w:tcW w:w="1023" w:type="dxa"/>
            <w:shd w:val="clear" w:color="auto" w:fill="D9D9D9" w:themeFill="background2"/>
          </w:tcPr>
          <w:p w14:paraId="74B6CAC6" w14:textId="3352C20C" w:rsidR="006E7440" w:rsidRDefault="006E7440" w:rsidP="002F486B">
            <w:r w:rsidRPr="006E7440">
              <w:t>Clé RIB</w:t>
            </w:r>
          </w:p>
        </w:tc>
      </w:tr>
      <w:tr w:rsidR="006E7440" w14:paraId="48E76D87" w14:textId="77777777" w:rsidTr="006E7440">
        <w:tc>
          <w:tcPr>
            <w:tcW w:w="2267" w:type="dxa"/>
          </w:tcPr>
          <w:p w14:paraId="4839C6F7" w14:textId="77777777" w:rsidR="006E7440" w:rsidRDefault="006E7440" w:rsidP="002F486B"/>
        </w:tc>
        <w:tc>
          <w:tcPr>
            <w:tcW w:w="2661" w:type="dxa"/>
          </w:tcPr>
          <w:p w14:paraId="6B92D47C" w14:textId="77777777" w:rsidR="006E7440" w:rsidRDefault="006E7440" w:rsidP="002F486B"/>
        </w:tc>
        <w:tc>
          <w:tcPr>
            <w:tcW w:w="3118" w:type="dxa"/>
          </w:tcPr>
          <w:p w14:paraId="7AEE8251" w14:textId="77777777" w:rsidR="006E7440" w:rsidRDefault="006E7440" w:rsidP="002F486B"/>
        </w:tc>
        <w:tc>
          <w:tcPr>
            <w:tcW w:w="1023" w:type="dxa"/>
          </w:tcPr>
          <w:p w14:paraId="2B0A6592" w14:textId="77777777" w:rsidR="006E7440" w:rsidRDefault="006E7440" w:rsidP="002F486B"/>
        </w:tc>
      </w:tr>
      <w:tr w:rsidR="006E7440" w14:paraId="69D23A23" w14:textId="77777777" w:rsidTr="006E7440">
        <w:tc>
          <w:tcPr>
            <w:tcW w:w="2267" w:type="dxa"/>
            <w:shd w:val="clear" w:color="auto" w:fill="D9D9D9" w:themeFill="background2"/>
          </w:tcPr>
          <w:p w14:paraId="7161A590" w14:textId="21117372" w:rsidR="006E7440" w:rsidRDefault="006E7440" w:rsidP="002F486B">
            <w:r w:rsidRPr="006E7440">
              <w:t>Banque-domiciliation</w:t>
            </w:r>
          </w:p>
        </w:tc>
        <w:tc>
          <w:tcPr>
            <w:tcW w:w="6802" w:type="dxa"/>
            <w:gridSpan w:val="3"/>
          </w:tcPr>
          <w:p w14:paraId="58204A60" w14:textId="77777777" w:rsidR="006E7440" w:rsidRDefault="006E7440" w:rsidP="002F486B"/>
        </w:tc>
      </w:tr>
      <w:tr w:rsidR="006E7440" w14:paraId="6E1B1DB5" w14:textId="77777777" w:rsidTr="006E7440">
        <w:tc>
          <w:tcPr>
            <w:tcW w:w="2267" w:type="dxa"/>
            <w:shd w:val="clear" w:color="auto" w:fill="D9D9D9" w:themeFill="background2"/>
          </w:tcPr>
          <w:p w14:paraId="06C32488" w14:textId="5D62B08A" w:rsidR="006E7440" w:rsidRPr="006E7440" w:rsidRDefault="006E7440" w:rsidP="002F486B">
            <w:r>
              <w:t>BIC</w:t>
            </w:r>
          </w:p>
        </w:tc>
        <w:tc>
          <w:tcPr>
            <w:tcW w:w="6802" w:type="dxa"/>
            <w:gridSpan w:val="3"/>
          </w:tcPr>
          <w:p w14:paraId="6734C29E" w14:textId="77777777" w:rsidR="006E7440" w:rsidRDefault="006E7440" w:rsidP="002F486B"/>
        </w:tc>
      </w:tr>
    </w:tbl>
    <w:p w14:paraId="004A3016" w14:textId="2E053684" w:rsidR="006E7440" w:rsidRDefault="006E7440" w:rsidP="002F486B"/>
    <w:p w14:paraId="6C962E53" w14:textId="77777777" w:rsidR="006E5CCE" w:rsidRDefault="006E5CCE" w:rsidP="002F486B"/>
    <w:tbl>
      <w:tblPr>
        <w:tblStyle w:val="Grilledutableau"/>
        <w:tblW w:w="0" w:type="auto"/>
        <w:tblLook w:val="04A0" w:firstRow="1" w:lastRow="0" w:firstColumn="1" w:lastColumn="0" w:noHBand="0" w:noVBand="1"/>
      </w:tblPr>
      <w:tblGrid>
        <w:gridCol w:w="2242"/>
        <w:gridCol w:w="2612"/>
        <w:gridCol w:w="3057"/>
        <w:gridCol w:w="1008"/>
      </w:tblGrid>
      <w:tr w:rsidR="006E7440" w:rsidRPr="006E7440" w14:paraId="61B23BA7" w14:textId="77777777" w:rsidTr="006E7440">
        <w:tc>
          <w:tcPr>
            <w:tcW w:w="9069" w:type="dxa"/>
            <w:gridSpan w:val="4"/>
            <w:shd w:val="clear" w:color="auto" w:fill="D9D9D9" w:themeFill="background2"/>
          </w:tcPr>
          <w:p w14:paraId="36B8917D" w14:textId="1BC91560" w:rsidR="006E7440" w:rsidRPr="006E7440" w:rsidRDefault="006E7440" w:rsidP="006E7440">
            <w:pPr>
              <w:rPr>
                <w:b/>
              </w:rPr>
            </w:pPr>
            <w:r>
              <w:rPr>
                <w:b/>
              </w:rPr>
              <w:lastRenderedPageBreak/>
              <w:t>2</w:t>
            </w:r>
            <w:r w:rsidRPr="006E7440">
              <w:rPr>
                <w:b/>
                <w:vertAlign w:val="superscript"/>
              </w:rPr>
              <w:t>ème</w:t>
            </w:r>
            <w:r>
              <w:rPr>
                <w:b/>
              </w:rPr>
              <w:t xml:space="preserve"> </w:t>
            </w:r>
            <w:r w:rsidRPr="006E7440">
              <w:rPr>
                <w:b/>
              </w:rPr>
              <w:t>contractant / RIB</w:t>
            </w:r>
          </w:p>
        </w:tc>
      </w:tr>
      <w:tr w:rsidR="006E7440" w14:paraId="7AEEF501" w14:textId="77777777" w:rsidTr="006E7440">
        <w:tc>
          <w:tcPr>
            <w:tcW w:w="2267" w:type="dxa"/>
          </w:tcPr>
          <w:p w14:paraId="0DA76E4E" w14:textId="77777777" w:rsidR="006E7440" w:rsidRPr="006E7440" w:rsidRDefault="006E7440" w:rsidP="006E7440">
            <w:pPr>
              <w:jc w:val="right"/>
              <w:rPr>
                <w:b/>
              </w:rPr>
            </w:pPr>
            <w:r w:rsidRPr="006E7440">
              <w:rPr>
                <w:b/>
              </w:rPr>
              <w:t>Raison sociale</w:t>
            </w:r>
          </w:p>
        </w:tc>
        <w:tc>
          <w:tcPr>
            <w:tcW w:w="6802" w:type="dxa"/>
            <w:gridSpan w:val="3"/>
          </w:tcPr>
          <w:p w14:paraId="6B3F6ABE" w14:textId="77777777" w:rsidR="006E7440" w:rsidRDefault="006E7440" w:rsidP="006E7440"/>
        </w:tc>
      </w:tr>
      <w:tr w:rsidR="006E7440" w14:paraId="32A9C0AB" w14:textId="77777777" w:rsidTr="006E7440">
        <w:tc>
          <w:tcPr>
            <w:tcW w:w="2267" w:type="dxa"/>
            <w:shd w:val="clear" w:color="auto" w:fill="D9D9D9" w:themeFill="background2"/>
          </w:tcPr>
          <w:p w14:paraId="3C3A1C7A" w14:textId="77777777" w:rsidR="006E7440" w:rsidRDefault="006E7440" w:rsidP="006E7440">
            <w:r w:rsidRPr="006E7440">
              <w:t>Etablissement</w:t>
            </w:r>
          </w:p>
        </w:tc>
        <w:tc>
          <w:tcPr>
            <w:tcW w:w="2661" w:type="dxa"/>
            <w:shd w:val="clear" w:color="auto" w:fill="D9D9D9" w:themeFill="background2"/>
          </w:tcPr>
          <w:p w14:paraId="1C634A91" w14:textId="77777777" w:rsidR="006E7440" w:rsidRDefault="006E7440" w:rsidP="006E7440">
            <w:r w:rsidRPr="006E7440">
              <w:t>Guichet</w:t>
            </w:r>
          </w:p>
        </w:tc>
        <w:tc>
          <w:tcPr>
            <w:tcW w:w="3118" w:type="dxa"/>
            <w:shd w:val="clear" w:color="auto" w:fill="D9D9D9" w:themeFill="background2"/>
          </w:tcPr>
          <w:p w14:paraId="283052C7" w14:textId="77777777" w:rsidR="006E7440" w:rsidRDefault="006E7440" w:rsidP="006E7440">
            <w:r w:rsidRPr="006E7440">
              <w:t>n° Compte</w:t>
            </w:r>
          </w:p>
        </w:tc>
        <w:tc>
          <w:tcPr>
            <w:tcW w:w="1023" w:type="dxa"/>
            <w:shd w:val="clear" w:color="auto" w:fill="D9D9D9" w:themeFill="background2"/>
          </w:tcPr>
          <w:p w14:paraId="60E45550" w14:textId="77777777" w:rsidR="006E7440" w:rsidRDefault="006E7440" w:rsidP="006E7440">
            <w:r w:rsidRPr="006E7440">
              <w:t>Clé RIB</w:t>
            </w:r>
          </w:p>
        </w:tc>
      </w:tr>
      <w:tr w:rsidR="006E7440" w14:paraId="24476DEA" w14:textId="77777777" w:rsidTr="006E7440">
        <w:tc>
          <w:tcPr>
            <w:tcW w:w="2267" w:type="dxa"/>
          </w:tcPr>
          <w:p w14:paraId="35513B76" w14:textId="77777777" w:rsidR="006E7440" w:rsidRDefault="006E7440" w:rsidP="006E7440"/>
        </w:tc>
        <w:tc>
          <w:tcPr>
            <w:tcW w:w="2661" w:type="dxa"/>
          </w:tcPr>
          <w:p w14:paraId="0862E175" w14:textId="77777777" w:rsidR="006E7440" w:rsidRDefault="006E7440" w:rsidP="006E7440"/>
        </w:tc>
        <w:tc>
          <w:tcPr>
            <w:tcW w:w="3118" w:type="dxa"/>
          </w:tcPr>
          <w:p w14:paraId="546FF2D6" w14:textId="77777777" w:rsidR="006E7440" w:rsidRDefault="006E7440" w:rsidP="006E7440"/>
        </w:tc>
        <w:tc>
          <w:tcPr>
            <w:tcW w:w="1023" w:type="dxa"/>
          </w:tcPr>
          <w:p w14:paraId="65C3D175" w14:textId="77777777" w:rsidR="006E7440" w:rsidRDefault="006E7440" w:rsidP="006E7440"/>
        </w:tc>
      </w:tr>
      <w:tr w:rsidR="006E7440" w14:paraId="08B65B0D" w14:textId="77777777" w:rsidTr="006E7440">
        <w:tc>
          <w:tcPr>
            <w:tcW w:w="2267" w:type="dxa"/>
            <w:shd w:val="clear" w:color="auto" w:fill="D9D9D9" w:themeFill="background2"/>
          </w:tcPr>
          <w:p w14:paraId="63507FE0" w14:textId="77777777" w:rsidR="006E7440" w:rsidRDefault="006E7440" w:rsidP="006E7440">
            <w:r w:rsidRPr="006E7440">
              <w:t>Banque-domiciliation</w:t>
            </w:r>
          </w:p>
        </w:tc>
        <w:tc>
          <w:tcPr>
            <w:tcW w:w="6802" w:type="dxa"/>
            <w:gridSpan w:val="3"/>
          </w:tcPr>
          <w:p w14:paraId="2246945C" w14:textId="77777777" w:rsidR="006E7440" w:rsidRDefault="006E7440" w:rsidP="006E7440"/>
        </w:tc>
      </w:tr>
      <w:tr w:rsidR="006E7440" w14:paraId="290B86DC" w14:textId="77777777" w:rsidTr="006E7440">
        <w:tc>
          <w:tcPr>
            <w:tcW w:w="2267" w:type="dxa"/>
            <w:shd w:val="clear" w:color="auto" w:fill="D9D9D9" w:themeFill="background2"/>
          </w:tcPr>
          <w:p w14:paraId="56CFBC17" w14:textId="77777777" w:rsidR="006E7440" w:rsidRPr="006E7440" w:rsidRDefault="006E7440" w:rsidP="006E7440">
            <w:r>
              <w:t>BIC</w:t>
            </w:r>
          </w:p>
        </w:tc>
        <w:tc>
          <w:tcPr>
            <w:tcW w:w="6802" w:type="dxa"/>
            <w:gridSpan w:val="3"/>
          </w:tcPr>
          <w:p w14:paraId="7A6FAB4C" w14:textId="77777777" w:rsidR="006E7440" w:rsidRDefault="006E7440" w:rsidP="006E7440"/>
        </w:tc>
      </w:tr>
    </w:tbl>
    <w:p w14:paraId="1909233F" w14:textId="62E6E315" w:rsidR="006E7440" w:rsidRDefault="006E7440" w:rsidP="002F486B"/>
    <w:tbl>
      <w:tblPr>
        <w:tblStyle w:val="Grilledutableau"/>
        <w:tblW w:w="0" w:type="auto"/>
        <w:tblLook w:val="04A0" w:firstRow="1" w:lastRow="0" w:firstColumn="1" w:lastColumn="0" w:noHBand="0" w:noVBand="1"/>
      </w:tblPr>
      <w:tblGrid>
        <w:gridCol w:w="2242"/>
        <w:gridCol w:w="2612"/>
        <w:gridCol w:w="3057"/>
        <w:gridCol w:w="1008"/>
      </w:tblGrid>
      <w:tr w:rsidR="006E7440" w:rsidRPr="006E7440" w14:paraId="6DF52794" w14:textId="77777777" w:rsidTr="006E7440">
        <w:tc>
          <w:tcPr>
            <w:tcW w:w="9069" w:type="dxa"/>
            <w:gridSpan w:val="4"/>
            <w:shd w:val="clear" w:color="auto" w:fill="D9D9D9" w:themeFill="background2"/>
          </w:tcPr>
          <w:p w14:paraId="4D4512F5" w14:textId="5FABC70B" w:rsidR="006E7440" w:rsidRPr="006E7440" w:rsidRDefault="006E7440" w:rsidP="006E7440">
            <w:pPr>
              <w:rPr>
                <w:b/>
              </w:rPr>
            </w:pPr>
            <w:r>
              <w:rPr>
                <w:b/>
              </w:rPr>
              <w:t>3</w:t>
            </w:r>
            <w:r w:rsidRPr="006E7440">
              <w:rPr>
                <w:b/>
                <w:vertAlign w:val="superscript"/>
              </w:rPr>
              <w:t>ème</w:t>
            </w:r>
            <w:r>
              <w:rPr>
                <w:b/>
              </w:rPr>
              <w:t xml:space="preserve"> </w:t>
            </w:r>
            <w:r w:rsidRPr="006E7440">
              <w:rPr>
                <w:b/>
              </w:rPr>
              <w:t>contractant / RIB</w:t>
            </w:r>
          </w:p>
        </w:tc>
      </w:tr>
      <w:tr w:rsidR="006E7440" w14:paraId="69A4C45D" w14:textId="77777777" w:rsidTr="006E7440">
        <w:tc>
          <w:tcPr>
            <w:tcW w:w="2267" w:type="dxa"/>
          </w:tcPr>
          <w:p w14:paraId="70FC4C27" w14:textId="77777777" w:rsidR="006E7440" w:rsidRPr="006E7440" w:rsidRDefault="006E7440" w:rsidP="006E7440">
            <w:pPr>
              <w:jc w:val="right"/>
              <w:rPr>
                <w:b/>
              </w:rPr>
            </w:pPr>
            <w:r w:rsidRPr="006E7440">
              <w:rPr>
                <w:b/>
              </w:rPr>
              <w:t>Raison sociale</w:t>
            </w:r>
          </w:p>
        </w:tc>
        <w:tc>
          <w:tcPr>
            <w:tcW w:w="6802" w:type="dxa"/>
            <w:gridSpan w:val="3"/>
          </w:tcPr>
          <w:p w14:paraId="1A0269E2" w14:textId="77777777" w:rsidR="006E7440" w:rsidRDefault="006E7440" w:rsidP="006E7440"/>
        </w:tc>
      </w:tr>
      <w:tr w:rsidR="006E7440" w14:paraId="454C2CB2" w14:textId="77777777" w:rsidTr="006E7440">
        <w:tc>
          <w:tcPr>
            <w:tcW w:w="2267" w:type="dxa"/>
            <w:shd w:val="clear" w:color="auto" w:fill="D9D9D9" w:themeFill="background2"/>
          </w:tcPr>
          <w:p w14:paraId="710E05A4" w14:textId="77777777" w:rsidR="006E7440" w:rsidRDefault="006E7440" w:rsidP="006E7440">
            <w:r w:rsidRPr="006E7440">
              <w:t>Etablissement</w:t>
            </w:r>
          </w:p>
        </w:tc>
        <w:tc>
          <w:tcPr>
            <w:tcW w:w="2661" w:type="dxa"/>
            <w:shd w:val="clear" w:color="auto" w:fill="D9D9D9" w:themeFill="background2"/>
          </w:tcPr>
          <w:p w14:paraId="41FB46F6" w14:textId="77777777" w:rsidR="006E7440" w:rsidRDefault="006E7440" w:rsidP="006E7440">
            <w:r w:rsidRPr="006E7440">
              <w:t>Guichet</w:t>
            </w:r>
          </w:p>
        </w:tc>
        <w:tc>
          <w:tcPr>
            <w:tcW w:w="3118" w:type="dxa"/>
            <w:shd w:val="clear" w:color="auto" w:fill="D9D9D9" w:themeFill="background2"/>
          </w:tcPr>
          <w:p w14:paraId="5FDE11E0" w14:textId="77777777" w:rsidR="006E7440" w:rsidRDefault="006E7440" w:rsidP="006E7440">
            <w:r w:rsidRPr="006E7440">
              <w:t>n° Compte</w:t>
            </w:r>
          </w:p>
        </w:tc>
        <w:tc>
          <w:tcPr>
            <w:tcW w:w="1023" w:type="dxa"/>
            <w:shd w:val="clear" w:color="auto" w:fill="D9D9D9" w:themeFill="background2"/>
          </w:tcPr>
          <w:p w14:paraId="6560954A" w14:textId="77777777" w:rsidR="006E7440" w:rsidRDefault="006E7440" w:rsidP="006E7440">
            <w:r w:rsidRPr="006E7440">
              <w:t>Clé RIB</w:t>
            </w:r>
          </w:p>
        </w:tc>
      </w:tr>
      <w:tr w:rsidR="006E7440" w14:paraId="36584F98" w14:textId="77777777" w:rsidTr="006E7440">
        <w:tc>
          <w:tcPr>
            <w:tcW w:w="2267" w:type="dxa"/>
          </w:tcPr>
          <w:p w14:paraId="165B8953" w14:textId="77777777" w:rsidR="006E7440" w:rsidRDefault="006E7440" w:rsidP="006E7440"/>
        </w:tc>
        <w:tc>
          <w:tcPr>
            <w:tcW w:w="2661" w:type="dxa"/>
          </w:tcPr>
          <w:p w14:paraId="50AFF4C4" w14:textId="77777777" w:rsidR="006E7440" w:rsidRDefault="006E7440" w:rsidP="006E7440"/>
        </w:tc>
        <w:tc>
          <w:tcPr>
            <w:tcW w:w="3118" w:type="dxa"/>
          </w:tcPr>
          <w:p w14:paraId="094DE537" w14:textId="77777777" w:rsidR="006E7440" w:rsidRDefault="006E7440" w:rsidP="006E7440"/>
        </w:tc>
        <w:tc>
          <w:tcPr>
            <w:tcW w:w="1023" w:type="dxa"/>
          </w:tcPr>
          <w:p w14:paraId="0C5F1293" w14:textId="77777777" w:rsidR="006E7440" w:rsidRDefault="006E7440" w:rsidP="006E7440"/>
        </w:tc>
      </w:tr>
      <w:tr w:rsidR="006E7440" w14:paraId="04CA28FF" w14:textId="77777777" w:rsidTr="006E7440">
        <w:tc>
          <w:tcPr>
            <w:tcW w:w="2267" w:type="dxa"/>
            <w:shd w:val="clear" w:color="auto" w:fill="D9D9D9" w:themeFill="background2"/>
          </w:tcPr>
          <w:p w14:paraId="74F24AEA" w14:textId="77777777" w:rsidR="006E7440" w:rsidRDefault="006E7440" w:rsidP="006E7440">
            <w:r w:rsidRPr="006E7440">
              <w:t>Banque-domiciliation</w:t>
            </w:r>
          </w:p>
        </w:tc>
        <w:tc>
          <w:tcPr>
            <w:tcW w:w="6802" w:type="dxa"/>
            <w:gridSpan w:val="3"/>
          </w:tcPr>
          <w:p w14:paraId="0E30E4E7" w14:textId="77777777" w:rsidR="006E7440" w:rsidRDefault="006E7440" w:rsidP="006E7440"/>
        </w:tc>
      </w:tr>
      <w:tr w:rsidR="006E7440" w14:paraId="07E4E84F" w14:textId="77777777" w:rsidTr="006E7440">
        <w:tc>
          <w:tcPr>
            <w:tcW w:w="2267" w:type="dxa"/>
            <w:shd w:val="clear" w:color="auto" w:fill="D9D9D9" w:themeFill="background2"/>
          </w:tcPr>
          <w:p w14:paraId="5A935F28" w14:textId="77777777" w:rsidR="006E7440" w:rsidRPr="006E7440" w:rsidRDefault="006E7440" w:rsidP="006E7440">
            <w:r>
              <w:t>BIC</w:t>
            </w:r>
          </w:p>
        </w:tc>
        <w:tc>
          <w:tcPr>
            <w:tcW w:w="6802" w:type="dxa"/>
            <w:gridSpan w:val="3"/>
          </w:tcPr>
          <w:p w14:paraId="62B654ED" w14:textId="77777777" w:rsidR="006E7440" w:rsidRDefault="006E7440" w:rsidP="006E7440"/>
        </w:tc>
      </w:tr>
    </w:tbl>
    <w:p w14:paraId="4EA28827" w14:textId="38F0DE01" w:rsidR="006E7440" w:rsidRDefault="006E7440" w:rsidP="002F486B"/>
    <w:tbl>
      <w:tblPr>
        <w:tblStyle w:val="Grilledutableau"/>
        <w:tblW w:w="0" w:type="auto"/>
        <w:tblLook w:val="04A0" w:firstRow="1" w:lastRow="0" w:firstColumn="1" w:lastColumn="0" w:noHBand="0" w:noVBand="1"/>
      </w:tblPr>
      <w:tblGrid>
        <w:gridCol w:w="2242"/>
        <w:gridCol w:w="2612"/>
        <w:gridCol w:w="3057"/>
        <w:gridCol w:w="1008"/>
      </w:tblGrid>
      <w:tr w:rsidR="006E7440" w:rsidRPr="006E7440" w14:paraId="5EF7C3D1" w14:textId="77777777" w:rsidTr="006E7440">
        <w:tc>
          <w:tcPr>
            <w:tcW w:w="9069" w:type="dxa"/>
            <w:gridSpan w:val="4"/>
            <w:shd w:val="clear" w:color="auto" w:fill="D9D9D9" w:themeFill="background2"/>
          </w:tcPr>
          <w:p w14:paraId="352170F9" w14:textId="28398556" w:rsidR="006E7440" w:rsidRPr="006E7440" w:rsidRDefault="006E7440" w:rsidP="006E7440">
            <w:pPr>
              <w:rPr>
                <w:b/>
              </w:rPr>
            </w:pPr>
            <w:r>
              <w:rPr>
                <w:b/>
              </w:rPr>
              <w:t>4</w:t>
            </w:r>
            <w:r w:rsidRPr="006E7440">
              <w:rPr>
                <w:b/>
                <w:vertAlign w:val="superscript"/>
              </w:rPr>
              <w:t>ème</w:t>
            </w:r>
            <w:r>
              <w:rPr>
                <w:b/>
              </w:rPr>
              <w:t xml:space="preserve"> </w:t>
            </w:r>
            <w:r w:rsidRPr="006E7440">
              <w:rPr>
                <w:b/>
              </w:rPr>
              <w:t>contractant / RIB</w:t>
            </w:r>
          </w:p>
        </w:tc>
      </w:tr>
      <w:tr w:rsidR="006E7440" w14:paraId="72C5E240" w14:textId="77777777" w:rsidTr="006E7440">
        <w:tc>
          <w:tcPr>
            <w:tcW w:w="2267" w:type="dxa"/>
          </w:tcPr>
          <w:p w14:paraId="62200E14" w14:textId="77777777" w:rsidR="006E7440" w:rsidRPr="006E7440" w:rsidRDefault="006E7440" w:rsidP="006E7440">
            <w:pPr>
              <w:jc w:val="right"/>
              <w:rPr>
                <w:b/>
              </w:rPr>
            </w:pPr>
            <w:r w:rsidRPr="006E7440">
              <w:rPr>
                <w:b/>
              </w:rPr>
              <w:t>Raison sociale</w:t>
            </w:r>
          </w:p>
        </w:tc>
        <w:tc>
          <w:tcPr>
            <w:tcW w:w="6802" w:type="dxa"/>
            <w:gridSpan w:val="3"/>
          </w:tcPr>
          <w:p w14:paraId="02C8F75A" w14:textId="77777777" w:rsidR="006E7440" w:rsidRDefault="006E7440" w:rsidP="006E7440"/>
        </w:tc>
      </w:tr>
      <w:tr w:rsidR="006E7440" w14:paraId="482E111F" w14:textId="77777777" w:rsidTr="006E7440">
        <w:tc>
          <w:tcPr>
            <w:tcW w:w="2267" w:type="dxa"/>
            <w:shd w:val="clear" w:color="auto" w:fill="D9D9D9" w:themeFill="background2"/>
          </w:tcPr>
          <w:p w14:paraId="2C85B80D" w14:textId="77777777" w:rsidR="006E7440" w:rsidRDefault="006E7440" w:rsidP="006E7440">
            <w:r w:rsidRPr="006E7440">
              <w:t>Etablissement</w:t>
            </w:r>
          </w:p>
        </w:tc>
        <w:tc>
          <w:tcPr>
            <w:tcW w:w="2661" w:type="dxa"/>
            <w:shd w:val="clear" w:color="auto" w:fill="D9D9D9" w:themeFill="background2"/>
          </w:tcPr>
          <w:p w14:paraId="20F28C70" w14:textId="77777777" w:rsidR="006E7440" w:rsidRDefault="006E7440" w:rsidP="006E7440">
            <w:r w:rsidRPr="006E7440">
              <w:t>Guichet</w:t>
            </w:r>
          </w:p>
        </w:tc>
        <w:tc>
          <w:tcPr>
            <w:tcW w:w="3118" w:type="dxa"/>
            <w:shd w:val="clear" w:color="auto" w:fill="D9D9D9" w:themeFill="background2"/>
          </w:tcPr>
          <w:p w14:paraId="140263A1" w14:textId="77777777" w:rsidR="006E7440" w:rsidRDefault="006E7440" w:rsidP="006E7440">
            <w:r w:rsidRPr="006E7440">
              <w:t>n° Compte</w:t>
            </w:r>
          </w:p>
        </w:tc>
        <w:tc>
          <w:tcPr>
            <w:tcW w:w="1023" w:type="dxa"/>
            <w:shd w:val="clear" w:color="auto" w:fill="D9D9D9" w:themeFill="background2"/>
          </w:tcPr>
          <w:p w14:paraId="3AB4E125" w14:textId="77777777" w:rsidR="006E7440" w:rsidRDefault="006E7440" w:rsidP="006E7440">
            <w:r w:rsidRPr="006E7440">
              <w:t>Clé RIB</w:t>
            </w:r>
          </w:p>
        </w:tc>
      </w:tr>
      <w:tr w:rsidR="006E7440" w14:paraId="62B4B83C" w14:textId="77777777" w:rsidTr="006E7440">
        <w:tc>
          <w:tcPr>
            <w:tcW w:w="2267" w:type="dxa"/>
          </w:tcPr>
          <w:p w14:paraId="2A53B372" w14:textId="77777777" w:rsidR="006E7440" w:rsidRDefault="006E7440" w:rsidP="006E7440"/>
        </w:tc>
        <w:tc>
          <w:tcPr>
            <w:tcW w:w="2661" w:type="dxa"/>
          </w:tcPr>
          <w:p w14:paraId="6817E671" w14:textId="77777777" w:rsidR="006E7440" w:rsidRDefault="006E7440" w:rsidP="006E7440"/>
        </w:tc>
        <w:tc>
          <w:tcPr>
            <w:tcW w:w="3118" w:type="dxa"/>
          </w:tcPr>
          <w:p w14:paraId="77F06892" w14:textId="77777777" w:rsidR="006E7440" w:rsidRDefault="006E7440" w:rsidP="006E7440"/>
        </w:tc>
        <w:tc>
          <w:tcPr>
            <w:tcW w:w="1023" w:type="dxa"/>
          </w:tcPr>
          <w:p w14:paraId="5CE89BFA" w14:textId="77777777" w:rsidR="006E7440" w:rsidRDefault="006E7440" w:rsidP="006E7440"/>
        </w:tc>
      </w:tr>
      <w:tr w:rsidR="006E7440" w14:paraId="1E822469" w14:textId="77777777" w:rsidTr="006E7440">
        <w:tc>
          <w:tcPr>
            <w:tcW w:w="2267" w:type="dxa"/>
            <w:shd w:val="clear" w:color="auto" w:fill="D9D9D9" w:themeFill="background2"/>
          </w:tcPr>
          <w:p w14:paraId="4A0CBDA6" w14:textId="77777777" w:rsidR="006E7440" w:rsidRDefault="006E7440" w:rsidP="006E7440">
            <w:r w:rsidRPr="006E7440">
              <w:t>Banque-domiciliation</w:t>
            </w:r>
          </w:p>
        </w:tc>
        <w:tc>
          <w:tcPr>
            <w:tcW w:w="6802" w:type="dxa"/>
            <w:gridSpan w:val="3"/>
          </w:tcPr>
          <w:p w14:paraId="65D459B3" w14:textId="77777777" w:rsidR="006E7440" w:rsidRDefault="006E7440" w:rsidP="006E7440"/>
        </w:tc>
      </w:tr>
      <w:tr w:rsidR="006E7440" w14:paraId="62932269" w14:textId="77777777" w:rsidTr="006E7440">
        <w:tc>
          <w:tcPr>
            <w:tcW w:w="2267" w:type="dxa"/>
            <w:shd w:val="clear" w:color="auto" w:fill="D9D9D9" w:themeFill="background2"/>
          </w:tcPr>
          <w:p w14:paraId="01BB97B5" w14:textId="77777777" w:rsidR="006E7440" w:rsidRPr="006E7440" w:rsidRDefault="006E7440" w:rsidP="006E7440">
            <w:r>
              <w:t>BIC</w:t>
            </w:r>
          </w:p>
        </w:tc>
        <w:tc>
          <w:tcPr>
            <w:tcW w:w="6802" w:type="dxa"/>
            <w:gridSpan w:val="3"/>
          </w:tcPr>
          <w:p w14:paraId="14B799C7" w14:textId="77777777" w:rsidR="006E7440" w:rsidRDefault="006E7440" w:rsidP="006E7440"/>
        </w:tc>
      </w:tr>
    </w:tbl>
    <w:p w14:paraId="0B81A0BC" w14:textId="58A6DE50" w:rsidR="006E7440" w:rsidRDefault="006E7440" w:rsidP="002F486B"/>
    <w:tbl>
      <w:tblPr>
        <w:tblStyle w:val="Grilledutableau"/>
        <w:tblW w:w="0" w:type="auto"/>
        <w:tblLook w:val="04A0" w:firstRow="1" w:lastRow="0" w:firstColumn="1" w:lastColumn="0" w:noHBand="0" w:noVBand="1"/>
      </w:tblPr>
      <w:tblGrid>
        <w:gridCol w:w="2242"/>
        <w:gridCol w:w="2612"/>
        <w:gridCol w:w="3057"/>
        <w:gridCol w:w="1008"/>
      </w:tblGrid>
      <w:tr w:rsidR="006E7440" w:rsidRPr="006E7440" w14:paraId="72BB07BD" w14:textId="77777777" w:rsidTr="00802D2E">
        <w:tc>
          <w:tcPr>
            <w:tcW w:w="8919" w:type="dxa"/>
            <w:gridSpan w:val="4"/>
            <w:shd w:val="clear" w:color="auto" w:fill="D9D9D9" w:themeFill="background2"/>
          </w:tcPr>
          <w:p w14:paraId="73B7F190" w14:textId="6050AE1A" w:rsidR="006E7440" w:rsidRPr="006E7440" w:rsidRDefault="006E7440" w:rsidP="006E7440">
            <w:pPr>
              <w:rPr>
                <w:b/>
              </w:rPr>
            </w:pPr>
            <w:r>
              <w:rPr>
                <w:b/>
              </w:rPr>
              <w:t>5</w:t>
            </w:r>
            <w:r w:rsidRPr="006E7440">
              <w:rPr>
                <w:b/>
                <w:vertAlign w:val="superscript"/>
              </w:rPr>
              <w:t>ème</w:t>
            </w:r>
            <w:r>
              <w:rPr>
                <w:b/>
              </w:rPr>
              <w:t xml:space="preserve"> </w:t>
            </w:r>
            <w:r w:rsidRPr="006E7440">
              <w:rPr>
                <w:b/>
              </w:rPr>
              <w:t>contractant / RIB</w:t>
            </w:r>
          </w:p>
        </w:tc>
      </w:tr>
      <w:tr w:rsidR="006E7440" w14:paraId="158D8731" w14:textId="77777777" w:rsidTr="00802D2E">
        <w:tc>
          <w:tcPr>
            <w:tcW w:w="2242" w:type="dxa"/>
          </w:tcPr>
          <w:p w14:paraId="0C24C331" w14:textId="77777777" w:rsidR="006E7440" w:rsidRPr="006E7440" w:rsidRDefault="006E7440" w:rsidP="006E7440">
            <w:pPr>
              <w:jc w:val="right"/>
              <w:rPr>
                <w:b/>
              </w:rPr>
            </w:pPr>
            <w:r w:rsidRPr="006E7440">
              <w:rPr>
                <w:b/>
              </w:rPr>
              <w:t>Raison sociale</w:t>
            </w:r>
          </w:p>
        </w:tc>
        <w:tc>
          <w:tcPr>
            <w:tcW w:w="6677" w:type="dxa"/>
            <w:gridSpan w:val="3"/>
          </w:tcPr>
          <w:p w14:paraId="7960E712" w14:textId="77777777" w:rsidR="006E7440" w:rsidRDefault="006E7440" w:rsidP="006E7440"/>
        </w:tc>
      </w:tr>
      <w:tr w:rsidR="006E7440" w14:paraId="10045D96" w14:textId="77777777" w:rsidTr="00802D2E">
        <w:tc>
          <w:tcPr>
            <w:tcW w:w="2242" w:type="dxa"/>
            <w:shd w:val="clear" w:color="auto" w:fill="D9D9D9" w:themeFill="background2"/>
          </w:tcPr>
          <w:p w14:paraId="71881AC5" w14:textId="77777777" w:rsidR="006E7440" w:rsidRDefault="006E7440" w:rsidP="006E7440">
            <w:r w:rsidRPr="006E7440">
              <w:t>Etablissement</w:t>
            </w:r>
          </w:p>
        </w:tc>
        <w:tc>
          <w:tcPr>
            <w:tcW w:w="2612" w:type="dxa"/>
            <w:shd w:val="clear" w:color="auto" w:fill="D9D9D9" w:themeFill="background2"/>
          </w:tcPr>
          <w:p w14:paraId="0D77EBB5" w14:textId="77777777" w:rsidR="006E7440" w:rsidRDefault="006E7440" w:rsidP="006E7440">
            <w:r w:rsidRPr="006E7440">
              <w:t>Guichet</w:t>
            </w:r>
          </w:p>
        </w:tc>
        <w:tc>
          <w:tcPr>
            <w:tcW w:w="3057" w:type="dxa"/>
            <w:shd w:val="clear" w:color="auto" w:fill="D9D9D9" w:themeFill="background2"/>
          </w:tcPr>
          <w:p w14:paraId="4C9A4736" w14:textId="77777777" w:rsidR="006E7440" w:rsidRDefault="006E7440" w:rsidP="006E7440">
            <w:r w:rsidRPr="006E7440">
              <w:t>n° Compte</w:t>
            </w:r>
          </w:p>
        </w:tc>
        <w:tc>
          <w:tcPr>
            <w:tcW w:w="1008" w:type="dxa"/>
            <w:shd w:val="clear" w:color="auto" w:fill="D9D9D9" w:themeFill="background2"/>
          </w:tcPr>
          <w:p w14:paraId="55AAAEE5" w14:textId="77777777" w:rsidR="006E7440" w:rsidRDefault="006E7440" w:rsidP="006E7440">
            <w:r w:rsidRPr="006E7440">
              <w:t>Clé RIB</w:t>
            </w:r>
          </w:p>
        </w:tc>
      </w:tr>
      <w:tr w:rsidR="006E7440" w14:paraId="61BBA3B6" w14:textId="77777777" w:rsidTr="00802D2E">
        <w:tc>
          <w:tcPr>
            <w:tcW w:w="2242" w:type="dxa"/>
          </w:tcPr>
          <w:p w14:paraId="12870788" w14:textId="77777777" w:rsidR="006E7440" w:rsidRDefault="006E7440" w:rsidP="006E7440"/>
        </w:tc>
        <w:tc>
          <w:tcPr>
            <w:tcW w:w="2612" w:type="dxa"/>
          </w:tcPr>
          <w:p w14:paraId="61389D2F" w14:textId="77777777" w:rsidR="006E7440" w:rsidRDefault="006E7440" w:rsidP="006E7440"/>
        </w:tc>
        <w:tc>
          <w:tcPr>
            <w:tcW w:w="3057" w:type="dxa"/>
          </w:tcPr>
          <w:p w14:paraId="53F2F76E" w14:textId="77777777" w:rsidR="006E7440" w:rsidRDefault="006E7440" w:rsidP="006E7440"/>
        </w:tc>
        <w:tc>
          <w:tcPr>
            <w:tcW w:w="1008" w:type="dxa"/>
          </w:tcPr>
          <w:p w14:paraId="2B0B0B42" w14:textId="77777777" w:rsidR="006E7440" w:rsidRDefault="006E7440" w:rsidP="006E7440"/>
        </w:tc>
      </w:tr>
      <w:tr w:rsidR="006E7440" w14:paraId="05C13FE9" w14:textId="77777777" w:rsidTr="00802D2E">
        <w:tc>
          <w:tcPr>
            <w:tcW w:w="2242" w:type="dxa"/>
            <w:shd w:val="clear" w:color="auto" w:fill="D9D9D9" w:themeFill="background2"/>
          </w:tcPr>
          <w:p w14:paraId="76847AEB" w14:textId="77777777" w:rsidR="006E7440" w:rsidRDefault="006E7440" w:rsidP="006E7440">
            <w:r w:rsidRPr="006E7440">
              <w:t>Banque-domiciliation</w:t>
            </w:r>
          </w:p>
        </w:tc>
        <w:tc>
          <w:tcPr>
            <w:tcW w:w="6677" w:type="dxa"/>
            <w:gridSpan w:val="3"/>
          </w:tcPr>
          <w:p w14:paraId="536C8899" w14:textId="77777777" w:rsidR="006E7440" w:rsidRDefault="006E7440" w:rsidP="006E7440"/>
        </w:tc>
      </w:tr>
      <w:tr w:rsidR="006E7440" w14:paraId="5B987551" w14:textId="77777777" w:rsidTr="00802D2E">
        <w:tc>
          <w:tcPr>
            <w:tcW w:w="2242" w:type="dxa"/>
            <w:shd w:val="clear" w:color="auto" w:fill="D9D9D9" w:themeFill="background2"/>
          </w:tcPr>
          <w:p w14:paraId="61BD7774" w14:textId="77777777" w:rsidR="006E7440" w:rsidRPr="006E7440" w:rsidRDefault="006E7440" w:rsidP="006E7440">
            <w:r>
              <w:t>BIC</w:t>
            </w:r>
          </w:p>
        </w:tc>
        <w:tc>
          <w:tcPr>
            <w:tcW w:w="6677" w:type="dxa"/>
            <w:gridSpan w:val="3"/>
          </w:tcPr>
          <w:p w14:paraId="3C9C849E" w14:textId="77777777" w:rsidR="006E7440" w:rsidRDefault="006E7440" w:rsidP="006E7440"/>
        </w:tc>
      </w:tr>
    </w:tbl>
    <w:p w14:paraId="14AB8D04" w14:textId="74AFFBEC" w:rsidR="006E7440" w:rsidRDefault="006E7440" w:rsidP="002F486B"/>
    <w:tbl>
      <w:tblPr>
        <w:tblStyle w:val="Grilledutableau"/>
        <w:tblW w:w="0" w:type="auto"/>
        <w:tblLook w:val="04A0" w:firstRow="1" w:lastRow="0" w:firstColumn="1" w:lastColumn="0" w:noHBand="0" w:noVBand="1"/>
      </w:tblPr>
      <w:tblGrid>
        <w:gridCol w:w="2242"/>
        <w:gridCol w:w="2612"/>
        <w:gridCol w:w="3057"/>
        <w:gridCol w:w="1008"/>
      </w:tblGrid>
      <w:tr w:rsidR="006E7440" w:rsidRPr="006E7440" w14:paraId="052FC30E" w14:textId="77777777" w:rsidTr="006E7440">
        <w:tc>
          <w:tcPr>
            <w:tcW w:w="9069" w:type="dxa"/>
            <w:gridSpan w:val="4"/>
            <w:shd w:val="clear" w:color="auto" w:fill="D9D9D9" w:themeFill="background2"/>
          </w:tcPr>
          <w:p w14:paraId="1EAA4542" w14:textId="3FC43219" w:rsidR="006E7440" w:rsidRPr="006E7440" w:rsidRDefault="006E7440" w:rsidP="006E7440">
            <w:pPr>
              <w:rPr>
                <w:b/>
              </w:rPr>
            </w:pPr>
            <w:r>
              <w:rPr>
                <w:b/>
              </w:rPr>
              <w:t>6</w:t>
            </w:r>
            <w:r w:rsidRPr="006E7440">
              <w:rPr>
                <w:b/>
                <w:vertAlign w:val="superscript"/>
              </w:rPr>
              <w:t>ème</w:t>
            </w:r>
            <w:r>
              <w:rPr>
                <w:b/>
              </w:rPr>
              <w:t xml:space="preserve"> </w:t>
            </w:r>
            <w:r w:rsidRPr="006E7440">
              <w:rPr>
                <w:b/>
              </w:rPr>
              <w:t>contractant / RIB</w:t>
            </w:r>
          </w:p>
        </w:tc>
      </w:tr>
      <w:tr w:rsidR="006E7440" w14:paraId="06255DDA" w14:textId="77777777" w:rsidTr="006E7440">
        <w:tc>
          <w:tcPr>
            <w:tcW w:w="2267" w:type="dxa"/>
          </w:tcPr>
          <w:p w14:paraId="145AADE8" w14:textId="77777777" w:rsidR="006E7440" w:rsidRPr="006E7440" w:rsidRDefault="006E7440" w:rsidP="006E7440">
            <w:pPr>
              <w:jc w:val="right"/>
              <w:rPr>
                <w:b/>
              </w:rPr>
            </w:pPr>
            <w:r w:rsidRPr="006E7440">
              <w:rPr>
                <w:b/>
              </w:rPr>
              <w:t>Raison sociale</w:t>
            </w:r>
          </w:p>
        </w:tc>
        <w:tc>
          <w:tcPr>
            <w:tcW w:w="6802" w:type="dxa"/>
            <w:gridSpan w:val="3"/>
          </w:tcPr>
          <w:p w14:paraId="75CE4B22" w14:textId="77777777" w:rsidR="006E7440" w:rsidRDefault="006E7440" w:rsidP="006E7440"/>
        </w:tc>
      </w:tr>
      <w:tr w:rsidR="006E7440" w14:paraId="52ED2E0D" w14:textId="77777777" w:rsidTr="006E7440">
        <w:tc>
          <w:tcPr>
            <w:tcW w:w="2267" w:type="dxa"/>
            <w:shd w:val="clear" w:color="auto" w:fill="D9D9D9" w:themeFill="background2"/>
          </w:tcPr>
          <w:p w14:paraId="628E2978" w14:textId="77777777" w:rsidR="006E7440" w:rsidRDefault="006E7440" w:rsidP="006E7440">
            <w:r w:rsidRPr="006E7440">
              <w:t>Etablissement</w:t>
            </w:r>
          </w:p>
        </w:tc>
        <w:tc>
          <w:tcPr>
            <w:tcW w:w="2661" w:type="dxa"/>
            <w:shd w:val="clear" w:color="auto" w:fill="D9D9D9" w:themeFill="background2"/>
          </w:tcPr>
          <w:p w14:paraId="02D9C00E" w14:textId="77777777" w:rsidR="006E7440" w:rsidRDefault="006E7440" w:rsidP="006E7440">
            <w:r w:rsidRPr="006E7440">
              <w:t>Guichet</w:t>
            </w:r>
          </w:p>
        </w:tc>
        <w:tc>
          <w:tcPr>
            <w:tcW w:w="3118" w:type="dxa"/>
            <w:shd w:val="clear" w:color="auto" w:fill="D9D9D9" w:themeFill="background2"/>
          </w:tcPr>
          <w:p w14:paraId="76A99C4B" w14:textId="77777777" w:rsidR="006E7440" w:rsidRDefault="006E7440" w:rsidP="006E7440">
            <w:r w:rsidRPr="006E7440">
              <w:t>n° Compte</w:t>
            </w:r>
          </w:p>
        </w:tc>
        <w:tc>
          <w:tcPr>
            <w:tcW w:w="1023" w:type="dxa"/>
            <w:shd w:val="clear" w:color="auto" w:fill="D9D9D9" w:themeFill="background2"/>
          </w:tcPr>
          <w:p w14:paraId="63DDE6D4" w14:textId="77777777" w:rsidR="006E7440" w:rsidRDefault="006E7440" w:rsidP="006E7440">
            <w:r w:rsidRPr="006E7440">
              <w:t>Clé RIB</w:t>
            </w:r>
          </w:p>
        </w:tc>
      </w:tr>
      <w:tr w:rsidR="006E7440" w14:paraId="5C63E825" w14:textId="77777777" w:rsidTr="006E7440">
        <w:tc>
          <w:tcPr>
            <w:tcW w:w="2267" w:type="dxa"/>
          </w:tcPr>
          <w:p w14:paraId="700C9D29" w14:textId="77777777" w:rsidR="006E7440" w:rsidRDefault="006E7440" w:rsidP="006E7440"/>
        </w:tc>
        <w:tc>
          <w:tcPr>
            <w:tcW w:w="2661" w:type="dxa"/>
          </w:tcPr>
          <w:p w14:paraId="2EF61213" w14:textId="77777777" w:rsidR="006E7440" w:rsidRDefault="006E7440" w:rsidP="006E7440"/>
        </w:tc>
        <w:tc>
          <w:tcPr>
            <w:tcW w:w="3118" w:type="dxa"/>
          </w:tcPr>
          <w:p w14:paraId="31203733" w14:textId="77777777" w:rsidR="006E7440" w:rsidRDefault="006E7440" w:rsidP="006E7440"/>
        </w:tc>
        <w:tc>
          <w:tcPr>
            <w:tcW w:w="1023" w:type="dxa"/>
          </w:tcPr>
          <w:p w14:paraId="3BF26044" w14:textId="77777777" w:rsidR="006E7440" w:rsidRDefault="006E7440" w:rsidP="006E7440"/>
        </w:tc>
      </w:tr>
      <w:tr w:rsidR="006E7440" w14:paraId="1E6461E7" w14:textId="77777777" w:rsidTr="006E7440">
        <w:tc>
          <w:tcPr>
            <w:tcW w:w="2267" w:type="dxa"/>
            <w:shd w:val="clear" w:color="auto" w:fill="D9D9D9" w:themeFill="background2"/>
          </w:tcPr>
          <w:p w14:paraId="7FCDAC4E" w14:textId="77777777" w:rsidR="006E7440" w:rsidRDefault="006E7440" w:rsidP="006E7440">
            <w:r w:rsidRPr="006E7440">
              <w:t>Banque-domiciliation</w:t>
            </w:r>
          </w:p>
        </w:tc>
        <w:tc>
          <w:tcPr>
            <w:tcW w:w="6802" w:type="dxa"/>
            <w:gridSpan w:val="3"/>
          </w:tcPr>
          <w:p w14:paraId="10581683" w14:textId="77777777" w:rsidR="006E7440" w:rsidRDefault="006E7440" w:rsidP="006E7440"/>
        </w:tc>
      </w:tr>
      <w:tr w:rsidR="006E7440" w14:paraId="1F112B15" w14:textId="77777777" w:rsidTr="006E7440">
        <w:tc>
          <w:tcPr>
            <w:tcW w:w="2267" w:type="dxa"/>
            <w:shd w:val="clear" w:color="auto" w:fill="D9D9D9" w:themeFill="background2"/>
          </w:tcPr>
          <w:p w14:paraId="0C0CAB3F" w14:textId="77777777" w:rsidR="006E7440" w:rsidRPr="006E7440" w:rsidRDefault="006E7440" w:rsidP="006E7440">
            <w:r>
              <w:t>BIC</w:t>
            </w:r>
          </w:p>
        </w:tc>
        <w:tc>
          <w:tcPr>
            <w:tcW w:w="6802" w:type="dxa"/>
            <w:gridSpan w:val="3"/>
          </w:tcPr>
          <w:p w14:paraId="5D123892" w14:textId="77777777" w:rsidR="006E7440" w:rsidRDefault="006E7440" w:rsidP="006E7440"/>
        </w:tc>
      </w:tr>
    </w:tbl>
    <w:p w14:paraId="1E607F01" w14:textId="77777777" w:rsidR="006E7440" w:rsidRDefault="006E7440" w:rsidP="002F486B"/>
    <w:p w14:paraId="3CA6AA3D" w14:textId="77777777" w:rsidR="006E7440" w:rsidRDefault="006E7440" w:rsidP="002F486B"/>
    <w:p w14:paraId="01967995" w14:textId="7F3525B1" w:rsidR="00370950" w:rsidRPr="00544C46" w:rsidRDefault="00370950" w:rsidP="002F486B">
      <w:pPr>
        <w:pStyle w:val="Titre1"/>
      </w:pPr>
      <w:bookmarkStart w:id="56" w:name="_Toc201656550"/>
      <w:r w:rsidRPr="00544C46">
        <w:lastRenderedPageBreak/>
        <w:t>Sous-traitance</w:t>
      </w:r>
      <w:bookmarkEnd w:id="56"/>
    </w:p>
    <w:p w14:paraId="56039CCB" w14:textId="38D7615B" w:rsidR="00A70EB3" w:rsidRDefault="00A70EB3" w:rsidP="002F486B">
      <w:r>
        <w:t xml:space="preserve">Sont annexées </w:t>
      </w:r>
      <w:r w:rsidR="00370950" w:rsidRPr="00544C46">
        <w:t xml:space="preserve">au présent acte d’engagement </w:t>
      </w:r>
      <w:r>
        <w:t>les déclarations de sous-traitance</w:t>
      </w:r>
      <w:r w:rsidR="00B96400">
        <w:t xml:space="preserve"> (formulaire D</w:t>
      </w:r>
      <w:r w:rsidR="005705D0">
        <w:t>C</w:t>
      </w:r>
      <w:r w:rsidR="00B96400">
        <w:t>4)</w:t>
      </w:r>
      <w:r>
        <w:t xml:space="preserve"> </w:t>
      </w:r>
      <w:r w:rsidRPr="00544C46">
        <w:t>indiqu</w:t>
      </w:r>
      <w:r>
        <w:t>ant</w:t>
      </w:r>
      <w:r w:rsidRPr="00544C46">
        <w:t xml:space="preserve"> les noms de ces sous-traitants</w:t>
      </w:r>
      <w:r>
        <w:t xml:space="preserve">, </w:t>
      </w:r>
      <w:r w:rsidR="00370950" w:rsidRPr="00544C46">
        <w:t>la nature et le montant des prestations</w:t>
      </w:r>
      <w:r>
        <w:t>, et leurs modalités de paiement</w:t>
      </w:r>
      <w:r w:rsidR="00370950" w:rsidRPr="00544C46">
        <w:t xml:space="preserve"> que j’envisage (ou nous envisageons) de faire exécuter par des sous-traitants </w:t>
      </w:r>
      <w:r>
        <w:t>bénéficiant d’un droit au paiement direct</w:t>
      </w:r>
      <w:r w:rsidR="00370950" w:rsidRPr="00544C46">
        <w:t xml:space="preserve">, </w:t>
      </w:r>
    </w:p>
    <w:p w14:paraId="65A3830E" w14:textId="34CADB32" w:rsidR="00370950" w:rsidRPr="00544C46" w:rsidRDefault="00A70EB3" w:rsidP="002F486B">
      <w:r>
        <w:t>L</w:t>
      </w:r>
      <w:r w:rsidR="00370950" w:rsidRPr="00544C46">
        <w:t>e montant des prestations sous-traitées indiqué dans chaque annexe constitue le montant maximal de la créance que le sous-traitant concerné pourra présenter en nantissement ou céder.</w:t>
      </w:r>
    </w:p>
    <w:p w14:paraId="4CE79B02" w14:textId="52790D64" w:rsidR="00370950" w:rsidRPr="00544C46" w:rsidRDefault="00370950" w:rsidP="002F486B">
      <w:r w:rsidRPr="00544C46">
        <w:t>Chaque annexe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67FD2006" w14:textId="77B57FA3" w:rsidR="00370950" w:rsidRDefault="00370950" w:rsidP="002F486B">
      <w:bookmarkStart w:id="57" w:name="MTP"/>
      <w:r w:rsidRPr="00544C46">
        <w:t>Le montant total des prestations que j’envisage (a) ou que nous envisageons (b)</w:t>
      </w:r>
      <w:r w:rsidRPr="00544C46">
        <w:rPr>
          <w:rStyle w:val="Appelnotedebasdep"/>
          <w:rFonts w:ascii="Arial" w:hAnsi="Arial" w:cs="Arial"/>
        </w:rPr>
        <w:footnoteReference w:id="1"/>
      </w:r>
      <w:r w:rsidRPr="00544C46">
        <w:t>d</w:t>
      </w:r>
      <w:bookmarkEnd w:id="57"/>
      <w:r w:rsidRPr="00544C46">
        <w:t xml:space="preserve">e sous-traiter conformément à cette annexe est de : </w:t>
      </w:r>
    </w:p>
    <w:p w14:paraId="09DA836E" w14:textId="77777777" w:rsidR="00802D2E" w:rsidRPr="00544C46" w:rsidRDefault="00802D2E" w:rsidP="002F486B"/>
    <w:tbl>
      <w:tblPr>
        <w:tblW w:w="10627" w:type="dxa"/>
        <w:jc w:val="center"/>
        <w:tblLayout w:type="fixed"/>
        <w:tblCellMar>
          <w:left w:w="70" w:type="dxa"/>
          <w:right w:w="70" w:type="dxa"/>
        </w:tblCellMar>
        <w:tblLook w:val="0000" w:firstRow="0" w:lastRow="0" w:firstColumn="0" w:lastColumn="0" w:noHBand="0" w:noVBand="0"/>
      </w:tblPr>
      <w:tblGrid>
        <w:gridCol w:w="2972"/>
        <w:gridCol w:w="2835"/>
        <w:gridCol w:w="2410"/>
        <w:gridCol w:w="2410"/>
      </w:tblGrid>
      <w:tr w:rsidR="007C354B" w:rsidRPr="00544C46" w14:paraId="6E70B1F9" w14:textId="04A58694" w:rsidTr="007C354B">
        <w:trPr>
          <w:jc w:val="center"/>
        </w:trPr>
        <w:tc>
          <w:tcPr>
            <w:tcW w:w="5807" w:type="dxa"/>
            <w:gridSpan w:val="2"/>
          </w:tcPr>
          <w:p w14:paraId="653CF430" w14:textId="6C03DAFF" w:rsidR="007C354B" w:rsidRPr="00544C46" w:rsidRDefault="007C354B" w:rsidP="002F486B">
            <w:pPr>
              <w:rPr>
                <w:rFonts w:ascii="Arial" w:hAnsi="Arial" w:cs="Arial"/>
              </w:rPr>
            </w:pPr>
            <w:r w:rsidRPr="00544C46">
              <w:rPr>
                <w:rFonts w:ascii="Arial" w:hAnsi="Arial" w:cs="Arial"/>
              </w:rPr>
              <w:t>a</w:t>
            </w:r>
            <w:r w:rsidRPr="007C354B">
              <w:rPr>
                <w:rFonts w:ascii="Arial" w:hAnsi="Arial" w:cs="Arial"/>
              </w:rPr>
              <w:t>) Montant H.T. : ............................ Euros</w:t>
            </w:r>
          </w:p>
        </w:tc>
        <w:tc>
          <w:tcPr>
            <w:tcW w:w="4820" w:type="dxa"/>
            <w:gridSpan w:val="2"/>
          </w:tcPr>
          <w:p w14:paraId="5D289C94" w14:textId="77777777" w:rsidR="007C354B" w:rsidRPr="00544C46" w:rsidRDefault="007C354B" w:rsidP="002F486B">
            <w:pPr>
              <w:rPr>
                <w:rFonts w:ascii="Arial" w:hAnsi="Arial" w:cs="Arial"/>
              </w:rPr>
            </w:pPr>
          </w:p>
        </w:tc>
      </w:tr>
      <w:tr w:rsidR="007C354B" w:rsidRPr="00544C46" w14:paraId="2066F59A" w14:textId="1B0A3BFB" w:rsidTr="007C354B">
        <w:trPr>
          <w:jc w:val="center"/>
        </w:trPr>
        <w:tc>
          <w:tcPr>
            <w:tcW w:w="2972" w:type="dxa"/>
          </w:tcPr>
          <w:p w14:paraId="746883CE" w14:textId="60291B70" w:rsidR="007C354B" w:rsidRPr="00544C46" w:rsidRDefault="007C354B" w:rsidP="002F486B">
            <w:pPr>
              <w:rPr>
                <w:rFonts w:ascii="Arial" w:hAnsi="Arial" w:cs="Arial"/>
              </w:rPr>
            </w:pPr>
          </w:p>
        </w:tc>
        <w:tc>
          <w:tcPr>
            <w:tcW w:w="2835" w:type="dxa"/>
          </w:tcPr>
          <w:p w14:paraId="68957AD5" w14:textId="240E9199" w:rsidR="007C354B" w:rsidRPr="00544C46" w:rsidRDefault="007C354B" w:rsidP="002F486B">
            <w:pPr>
              <w:rPr>
                <w:rFonts w:ascii="Arial" w:hAnsi="Arial" w:cs="Arial"/>
              </w:rPr>
            </w:pPr>
          </w:p>
        </w:tc>
        <w:tc>
          <w:tcPr>
            <w:tcW w:w="2410" w:type="dxa"/>
          </w:tcPr>
          <w:p w14:paraId="4996271A" w14:textId="5DF4625D" w:rsidR="007C354B" w:rsidRPr="00544C46" w:rsidRDefault="007C354B" w:rsidP="002F486B">
            <w:pPr>
              <w:rPr>
                <w:rFonts w:ascii="Arial" w:hAnsi="Arial" w:cs="Arial"/>
              </w:rPr>
            </w:pPr>
          </w:p>
        </w:tc>
        <w:tc>
          <w:tcPr>
            <w:tcW w:w="2410" w:type="dxa"/>
          </w:tcPr>
          <w:p w14:paraId="72ABD1DD" w14:textId="77777777" w:rsidR="007C354B" w:rsidRPr="00544C46" w:rsidRDefault="007C354B" w:rsidP="002F486B">
            <w:pPr>
              <w:rPr>
                <w:rFonts w:ascii="Arial" w:hAnsi="Arial" w:cs="Arial"/>
              </w:rPr>
            </w:pPr>
          </w:p>
        </w:tc>
      </w:tr>
      <w:tr w:rsidR="007C354B" w:rsidRPr="00544C46" w14:paraId="2B1BFC04" w14:textId="4702030B" w:rsidTr="007C354B">
        <w:trPr>
          <w:jc w:val="center"/>
        </w:trPr>
        <w:tc>
          <w:tcPr>
            <w:tcW w:w="2972" w:type="dxa"/>
          </w:tcPr>
          <w:p w14:paraId="28E8D0AA" w14:textId="111460D9" w:rsidR="007C354B" w:rsidRPr="00544C46" w:rsidRDefault="007C354B" w:rsidP="002F486B">
            <w:pPr>
              <w:rPr>
                <w:rFonts w:ascii="Arial" w:hAnsi="Arial" w:cs="Arial"/>
              </w:rPr>
            </w:pPr>
            <w:r w:rsidRPr="00544C46">
              <w:rPr>
                <w:rFonts w:ascii="Arial" w:hAnsi="Arial" w:cs="Arial"/>
              </w:rPr>
              <w:t>b) Membre du groupement</w:t>
            </w:r>
          </w:p>
        </w:tc>
        <w:tc>
          <w:tcPr>
            <w:tcW w:w="2835" w:type="dxa"/>
          </w:tcPr>
          <w:p w14:paraId="0699DAAF" w14:textId="434E1089" w:rsidR="007C354B" w:rsidRPr="007C354B" w:rsidRDefault="007C354B" w:rsidP="002F486B">
            <w:pPr>
              <w:rPr>
                <w:rFonts w:ascii="Arial" w:hAnsi="Arial" w:cs="Arial"/>
              </w:rPr>
            </w:pPr>
            <w:r w:rsidRPr="007C354B">
              <w:rPr>
                <w:rFonts w:ascii="Arial" w:hAnsi="Arial" w:cs="Arial"/>
              </w:rPr>
              <w:t>Nature de la prestation</w:t>
            </w:r>
          </w:p>
        </w:tc>
        <w:tc>
          <w:tcPr>
            <w:tcW w:w="2410" w:type="dxa"/>
          </w:tcPr>
          <w:p w14:paraId="576725A4" w14:textId="4F53CED6" w:rsidR="007C354B" w:rsidRPr="007C354B" w:rsidRDefault="007C354B" w:rsidP="002F486B">
            <w:pPr>
              <w:rPr>
                <w:rFonts w:ascii="Arial" w:hAnsi="Arial" w:cs="Arial"/>
              </w:rPr>
            </w:pPr>
            <w:r w:rsidRPr="007C354B">
              <w:rPr>
                <w:rFonts w:ascii="Arial" w:hAnsi="Arial" w:cs="Arial"/>
              </w:rPr>
              <w:t>Montant H.T.</w:t>
            </w:r>
            <w:r w:rsidRPr="007C354B">
              <w:t> </w:t>
            </w:r>
          </w:p>
        </w:tc>
        <w:tc>
          <w:tcPr>
            <w:tcW w:w="2410" w:type="dxa"/>
          </w:tcPr>
          <w:p w14:paraId="333B9F3A" w14:textId="1861F581" w:rsidR="007C354B" w:rsidRPr="007C354B" w:rsidRDefault="007C354B" w:rsidP="002F486B">
            <w:pPr>
              <w:rPr>
                <w:rFonts w:ascii="Arial" w:hAnsi="Arial" w:cs="Arial"/>
              </w:rPr>
            </w:pPr>
            <w:r w:rsidRPr="007C354B">
              <w:rPr>
                <w:rFonts w:ascii="Arial" w:hAnsi="Arial" w:cs="Arial"/>
              </w:rPr>
              <w:t xml:space="preserve">Montant </w:t>
            </w:r>
            <w:r>
              <w:rPr>
                <w:rFonts w:ascii="Arial" w:hAnsi="Arial" w:cs="Arial"/>
              </w:rPr>
              <w:t>T.T.C</w:t>
            </w:r>
            <w:r w:rsidRPr="007C354B">
              <w:rPr>
                <w:rFonts w:ascii="Arial" w:hAnsi="Arial" w:cs="Arial"/>
              </w:rPr>
              <w:t>.</w:t>
            </w:r>
            <w:r w:rsidRPr="007C354B">
              <w:t> </w:t>
            </w:r>
          </w:p>
        </w:tc>
      </w:tr>
      <w:tr w:rsidR="007C354B" w:rsidRPr="00544C46" w14:paraId="4D9E3FE2" w14:textId="2FF3747E" w:rsidTr="007C354B">
        <w:trPr>
          <w:jc w:val="center"/>
        </w:trPr>
        <w:tc>
          <w:tcPr>
            <w:tcW w:w="2972" w:type="dxa"/>
          </w:tcPr>
          <w:p w14:paraId="6B9FED75" w14:textId="7C0B8160" w:rsidR="007C354B" w:rsidRPr="00544C46" w:rsidRDefault="007C354B" w:rsidP="007C354B">
            <w:pPr>
              <w:rPr>
                <w:rFonts w:ascii="Arial" w:hAnsi="Arial" w:cs="Arial"/>
              </w:rPr>
            </w:pPr>
            <w:r w:rsidRPr="00544C46">
              <w:rPr>
                <w:rFonts w:ascii="Arial" w:hAnsi="Arial" w:cs="Arial"/>
              </w:rPr>
              <w:t>M. ..........................................</w:t>
            </w:r>
          </w:p>
        </w:tc>
        <w:tc>
          <w:tcPr>
            <w:tcW w:w="2835" w:type="dxa"/>
          </w:tcPr>
          <w:p w14:paraId="716590B2" w14:textId="278F8A4A" w:rsidR="007C354B" w:rsidRPr="00544C46" w:rsidRDefault="007C354B" w:rsidP="007C354B">
            <w:pPr>
              <w:rPr>
                <w:rFonts w:ascii="Arial" w:hAnsi="Arial" w:cs="Arial"/>
              </w:rPr>
            </w:pPr>
            <w:r w:rsidRPr="00544C46">
              <w:rPr>
                <w:rFonts w:ascii="Arial" w:hAnsi="Arial" w:cs="Arial"/>
              </w:rPr>
              <w:t>.............................................</w:t>
            </w:r>
          </w:p>
        </w:tc>
        <w:tc>
          <w:tcPr>
            <w:tcW w:w="2410" w:type="dxa"/>
          </w:tcPr>
          <w:p w14:paraId="606CEBC8" w14:textId="7CABD06C" w:rsidR="007C354B" w:rsidRPr="00544C46" w:rsidRDefault="007C354B" w:rsidP="007C354B">
            <w:pPr>
              <w:rPr>
                <w:rFonts w:ascii="Arial" w:hAnsi="Arial" w:cs="Arial"/>
              </w:rPr>
            </w:pPr>
            <w:r w:rsidRPr="00544C46">
              <w:rPr>
                <w:rFonts w:ascii="Arial" w:hAnsi="Arial" w:cs="Arial"/>
              </w:rPr>
              <w:t>............................ Euros</w:t>
            </w:r>
          </w:p>
        </w:tc>
        <w:tc>
          <w:tcPr>
            <w:tcW w:w="2410" w:type="dxa"/>
          </w:tcPr>
          <w:p w14:paraId="29C8C6BD" w14:textId="11016B31" w:rsidR="007C354B" w:rsidRPr="00544C46" w:rsidRDefault="007C354B" w:rsidP="007C354B">
            <w:pPr>
              <w:rPr>
                <w:rFonts w:ascii="Arial" w:hAnsi="Arial" w:cs="Arial"/>
              </w:rPr>
            </w:pPr>
            <w:r w:rsidRPr="00544C46">
              <w:rPr>
                <w:rFonts w:ascii="Arial" w:hAnsi="Arial" w:cs="Arial"/>
              </w:rPr>
              <w:t>............................ Euros</w:t>
            </w:r>
          </w:p>
        </w:tc>
      </w:tr>
      <w:tr w:rsidR="007C354B" w:rsidRPr="00544C46" w14:paraId="7466573A" w14:textId="793B3E58" w:rsidTr="007C354B">
        <w:trPr>
          <w:jc w:val="center"/>
        </w:trPr>
        <w:tc>
          <w:tcPr>
            <w:tcW w:w="2972" w:type="dxa"/>
          </w:tcPr>
          <w:p w14:paraId="4B058DFA" w14:textId="7DC1D522" w:rsidR="007C354B" w:rsidRPr="00544C46" w:rsidRDefault="007C354B" w:rsidP="007C354B">
            <w:pPr>
              <w:rPr>
                <w:rFonts w:ascii="Arial" w:hAnsi="Arial" w:cs="Arial"/>
              </w:rPr>
            </w:pPr>
            <w:r w:rsidRPr="00544C46">
              <w:rPr>
                <w:rFonts w:ascii="Arial" w:hAnsi="Arial" w:cs="Arial"/>
              </w:rPr>
              <w:t>M. ..........................................</w:t>
            </w:r>
          </w:p>
        </w:tc>
        <w:tc>
          <w:tcPr>
            <w:tcW w:w="2835" w:type="dxa"/>
          </w:tcPr>
          <w:p w14:paraId="2F249799" w14:textId="62F54B7C" w:rsidR="007C354B" w:rsidRPr="00544C46" w:rsidRDefault="007C354B" w:rsidP="007C354B">
            <w:pPr>
              <w:rPr>
                <w:rFonts w:ascii="Arial" w:hAnsi="Arial" w:cs="Arial"/>
              </w:rPr>
            </w:pPr>
            <w:r w:rsidRPr="00544C46">
              <w:rPr>
                <w:rFonts w:ascii="Arial" w:hAnsi="Arial" w:cs="Arial"/>
              </w:rPr>
              <w:t>.............................................</w:t>
            </w:r>
          </w:p>
        </w:tc>
        <w:tc>
          <w:tcPr>
            <w:tcW w:w="2410" w:type="dxa"/>
          </w:tcPr>
          <w:p w14:paraId="29D89203" w14:textId="6487D9B9" w:rsidR="007C354B" w:rsidRPr="00544C46" w:rsidRDefault="007C354B" w:rsidP="007C354B">
            <w:pPr>
              <w:rPr>
                <w:rFonts w:ascii="Arial" w:hAnsi="Arial" w:cs="Arial"/>
              </w:rPr>
            </w:pPr>
            <w:r w:rsidRPr="00544C46">
              <w:rPr>
                <w:rFonts w:ascii="Arial" w:hAnsi="Arial" w:cs="Arial"/>
              </w:rPr>
              <w:t>............................ Euros</w:t>
            </w:r>
          </w:p>
        </w:tc>
        <w:tc>
          <w:tcPr>
            <w:tcW w:w="2410" w:type="dxa"/>
          </w:tcPr>
          <w:p w14:paraId="70D3BA5D" w14:textId="7E79ECF8" w:rsidR="007C354B" w:rsidRPr="00544C46" w:rsidRDefault="007C354B" w:rsidP="007C354B">
            <w:pPr>
              <w:rPr>
                <w:rFonts w:ascii="Arial" w:hAnsi="Arial" w:cs="Arial"/>
              </w:rPr>
            </w:pPr>
            <w:r w:rsidRPr="00544C46">
              <w:rPr>
                <w:rFonts w:ascii="Arial" w:hAnsi="Arial" w:cs="Arial"/>
              </w:rPr>
              <w:t>............................ Euros</w:t>
            </w:r>
          </w:p>
        </w:tc>
      </w:tr>
      <w:tr w:rsidR="007C354B" w:rsidRPr="00544C46" w14:paraId="70AB3A42" w14:textId="4DE0FF93" w:rsidTr="007C354B">
        <w:trPr>
          <w:jc w:val="center"/>
        </w:trPr>
        <w:tc>
          <w:tcPr>
            <w:tcW w:w="2972" w:type="dxa"/>
          </w:tcPr>
          <w:p w14:paraId="152D399E" w14:textId="5A67774E" w:rsidR="007C354B" w:rsidRPr="00544C46" w:rsidRDefault="007C354B" w:rsidP="007C354B">
            <w:pPr>
              <w:rPr>
                <w:rFonts w:ascii="Arial" w:hAnsi="Arial" w:cs="Arial"/>
              </w:rPr>
            </w:pPr>
            <w:r w:rsidRPr="00544C46">
              <w:rPr>
                <w:rFonts w:ascii="Arial" w:hAnsi="Arial" w:cs="Arial"/>
              </w:rPr>
              <w:t>M. ..........................................</w:t>
            </w:r>
          </w:p>
        </w:tc>
        <w:tc>
          <w:tcPr>
            <w:tcW w:w="2835" w:type="dxa"/>
          </w:tcPr>
          <w:p w14:paraId="03082B75" w14:textId="434B4A93" w:rsidR="007C354B" w:rsidRPr="00544C46" w:rsidRDefault="007C354B" w:rsidP="007C354B">
            <w:pPr>
              <w:rPr>
                <w:rFonts w:ascii="Arial" w:hAnsi="Arial" w:cs="Arial"/>
              </w:rPr>
            </w:pPr>
            <w:r w:rsidRPr="00544C46">
              <w:rPr>
                <w:rFonts w:ascii="Arial" w:hAnsi="Arial" w:cs="Arial"/>
              </w:rPr>
              <w:t>.............................................</w:t>
            </w:r>
          </w:p>
        </w:tc>
        <w:tc>
          <w:tcPr>
            <w:tcW w:w="2410" w:type="dxa"/>
          </w:tcPr>
          <w:p w14:paraId="6B77DECC" w14:textId="448B22D8" w:rsidR="007C354B" w:rsidRPr="00544C46" w:rsidRDefault="007C354B" w:rsidP="007C354B">
            <w:pPr>
              <w:rPr>
                <w:rFonts w:ascii="Arial" w:hAnsi="Arial" w:cs="Arial"/>
              </w:rPr>
            </w:pPr>
            <w:r w:rsidRPr="00544C46">
              <w:rPr>
                <w:rFonts w:ascii="Arial" w:hAnsi="Arial" w:cs="Arial"/>
              </w:rPr>
              <w:t>............................ Euros</w:t>
            </w:r>
          </w:p>
        </w:tc>
        <w:tc>
          <w:tcPr>
            <w:tcW w:w="2410" w:type="dxa"/>
          </w:tcPr>
          <w:p w14:paraId="4BB99360" w14:textId="2684F2D0" w:rsidR="007C354B" w:rsidRPr="00544C46" w:rsidRDefault="007C354B" w:rsidP="007C354B">
            <w:pPr>
              <w:rPr>
                <w:rFonts w:ascii="Arial" w:hAnsi="Arial" w:cs="Arial"/>
              </w:rPr>
            </w:pPr>
            <w:r w:rsidRPr="00544C46">
              <w:rPr>
                <w:rFonts w:ascii="Arial" w:hAnsi="Arial" w:cs="Arial"/>
              </w:rPr>
              <w:t>............................ Euros</w:t>
            </w:r>
          </w:p>
        </w:tc>
      </w:tr>
      <w:tr w:rsidR="007C354B" w:rsidRPr="00544C46" w14:paraId="40E8CFB1" w14:textId="416E89C5" w:rsidTr="007C354B">
        <w:trPr>
          <w:jc w:val="center"/>
        </w:trPr>
        <w:tc>
          <w:tcPr>
            <w:tcW w:w="2972" w:type="dxa"/>
          </w:tcPr>
          <w:p w14:paraId="73E6FA5F" w14:textId="18199347" w:rsidR="007C354B" w:rsidRPr="00544C46" w:rsidRDefault="007C354B" w:rsidP="007C354B">
            <w:pPr>
              <w:rPr>
                <w:rFonts w:ascii="Arial" w:hAnsi="Arial" w:cs="Arial"/>
              </w:rPr>
            </w:pPr>
          </w:p>
        </w:tc>
        <w:tc>
          <w:tcPr>
            <w:tcW w:w="2835" w:type="dxa"/>
          </w:tcPr>
          <w:p w14:paraId="7F200D36" w14:textId="68589DB9" w:rsidR="007C354B" w:rsidRPr="007C354B" w:rsidRDefault="007C354B" w:rsidP="007C354B">
            <w:pPr>
              <w:rPr>
                <w:rFonts w:ascii="Arial" w:hAnsi="Arial" w:cs="Arial"/>
                <w:b/>
                <w:bCs/>
              </w:rPr>
            </w:pPr>
            <w:r w:rsidRPr="007C354B">
              <w:rPr>
                <w:rFonts w:ascii="Arial" w:hAnsi="Arial" w:cs="Arial"/>
                <w:b/>
                <w:bCs/>
              </w:rPr>
              <w:tab/>
              <w:t>Total</w:t>
            </w:r>
          </w:p>
        </w:tc>
        <w:tc>
          <w:tcPr>
            <w:tcW w:w="2410" w:type="dxa"/>
          </w:tcPr>
          <w:p w14:paraId="0BA7D6D1" w14:textId="7CAF97CB" w:rsidR="007C354B" w:rsidRPr="007C354B" w:rsidRDefault="007C354B" w:rsidP="007C354B">
            <w:pPr>
              <w:rPr>
                <w:rFonts w:ascii="Arial" w:hAnsi="Arial" w:cs="Arial"/>
                <w:b/>
                <w:bCs/>
              </w:rPr>
            </w:pPr>
            <w:r w:rsidRPr="007C354B">
              <w:rPr>
                <w:rFonts w:ascii="Arial" w:hAnsi="Arial" w:cs="Arial"/>
                <w:b/>
                <w:bCs/>
              </w:rPr>
              <w:t>............................ Euros</w:t>
            </w:r>
          </w:p>
        </w:tc>
        <w:tc>
          <w:tcPr>
            <w:tcW w:w="2410" w:type="dxa"/>
          </w:tcPr>
          <w:p w14:paraId="48A827DA" w14:textId="5563CDD5" w:rsidR="007C354B" w:rsidRPr="007C354B" w:rsidRDefault="007C354B" w:rsidP="007C354B">
            <w:pPr>
              <w:rPr>
                <w:rFonts w:ascii="Arial" w:hAnsi="Arial" w:cs="Arial"/>
                <w:b/>
                <w:bCs/>
              </w:rPr>
            </w:pPr>
            <w:r w:rsidRPr="007C354B">
              <w:rPr>
                <w:rFonts w:ascii="Arial" w:hAnsi="Arial" w:cs="Arial"/>
                <w:b/>
                <w:bCs/>
              </w:rPr>
              <w:t>............................ Euros</w:t>
            </w:r>
          </w:p>
        </w:tc>
      </w:tr>
    </w:tbl>
    <w:p w14:paraId="3BD8EC91" w14:textId="77DA5E46" w:rsidR="00370950" w:rsidRPr="00544C46" w:rsidRDefault="00370950" w:rsidP="002F486B">
      <w:pPr>
        <w:pStyle w:val="Titre1"/>
      </w:pPr>
      <w:bookmarkStart w:id="58" w:name="_Toc35330869"/>
      <w:bookmarkStart w:id="59" w:name="_Toc49741521"/>
      <w:bookmarkStart w:id="60" w:name="_Toc86460101"/>
      <w:bookmarkStart w:id="61" w:name="_Toc90964050"/>
      <w:bookmarkStart w:id="62" w:name="_Toc97094704"/>
      <w:bookmarkStart w:id="63" w:name="_Toc113087242"/>
      <w:bookmarkStart w:id="64" w:name="_Toc201656551"/>
      <w:r w:rsidRPr="00544C46">
        <w:t>Représentation du maître d’œuvre</w:t>
      </w:r>
      <w:bookmarkEnd w:id="58"/>
      <w:bookmarkEnd w:id="59"/>
      <w:bookmarkEnd w:id="60"/>
      <w:bookmarkEnd w:id="61"/>
      <w:bookmarkEnd w:id="62"/>
      <w:bookmarkEnd w:id="63"/>
      <w:bookmarkEnd w:id="64"/>
    </w:p>
    <w:p w14:paraId="0BF846A1" w14:textId="77777777" w:rsidR="00370950" w:rsidRPr="00544C46" w:rsidRDefault="00370950" w:rsidP="00BA6841">
      <w:r w:rsidRPr="00544C46">
        <w:t>Pour exercer le contrôle général des travaux, des visites de chantier auront lieu à la diligence du maître d’œuvre ou sur demande du maître d’ouvrage.</w:t>
      </w:r>
    </w:p>
    <w:p w14:paraId="4EBA3AB2" w14:textId="7BF2F31C" w:rsidR="00370950" w:rsidRPr="00544C46" w:rsidRDefault="006D14DC" w:rsidP="00BA6841">
      <w:r>
        <w:t>P</w:t>
      </w:r>
      <w:r w:rsidR="00370950" w:rsidRPr="00544C46">
        <w:t xml:space="preserve">our ces visites </w:t>
      </w:r>
      <w:r w:rsidR="00370950" w:rsidRPr="00544C46">
        <w:rPr>
          <w:b/>
        </w:rPr>
        <w:t>le groupement sera</w:t>
      </w:r>
      <w:r w:rsidR="00370950" w:rsidRPr="00544C46">
        <w:t xml:space="preserve"> représenté par : </w:t>
      </w:r>
    </w:p>
    <w:tbl>
      <w:tblPr>
        <w:tblStyle w:val="Grilledutableau"/>
        <w:tblW w:w="0" w:type="auto"/>
        <w:tblLook w:val="04A0" w:firstRow="1" w:lastRow="0" w:firstColumn="1" w:lastColumn="0" w:noHBand="0" w:noVBand="1"/>
      </w:tblPr>
      <w:tblGrid>
        <w:gridCol w:w="8919"/>
      </w:tblGrid>
      <w:tr w:rsidR="006E7440" w14:paraId="49AB49C1" w14:textId="77777777" w:rsidTr="006E7440">
        <w:tc>
          <w:tcPr>
            <w:tcW w:w="9069" w:type="dxa"/>
          </w:tcPr>
          <w:p w14:paraId="55DE3BDC" w14:textId="65596715" w:rsidR="006E7440" w:rsidRDefault="006E7440" w:rsidP="00BA6841">
            <w:r w:rsidRPr="00544C46">
              <w:t>M</w:t>
            </w:r>
          </w:p>
        </w:tc>
      </w:tr>
    </w:tbl>
    <w:p w14:paraId="596A9EF2" w14:textId="10314D3E" w:rsidR="00370950" w:rsidRPr="00544C46" w:rsidRDefault="00370950" w:rsidP="00BA6841"/>
    <w:p w14:paraId="6A609369" w14:textId="2F160D24" w:rsidR="00370950" w:rsidRPr="00544C46" w:rsidRDefault="00370950" w:rsidP="00BA6841">
      <w:r w:rsidRPr="00544C46">
        <w:t>dûment habilité</w:t>
      </w:r>
      <w:r w:rsidR="006E7440">
        <w:t>(e)</w:t>
      </w:r>
      <w:r w:rsidRPr="00544C46">
        <w:t xml:space="preserve"> pour prendre toutes décisions en notre nom.</w:t>
      </w:r>
    </w:p>
    <w:p w14:paraId="160419C2" w14:textId="77777777" w:rsidR="00370950" w:rsidRPr="00544C46" w:rsidRDefault="00370950" w:rsidP="00BA6841">
      <w:r w:rsidRPr="00544C46">
        <w:t>Le changement de la personne habilitée ci-dessus devra être notifié immédiatement, par écrit, au maître d’ouvrage.</w:t>
      </w:r>
    </w:p>
    <w:p w14:paraId="324BC57A" w14:textId="638762F8" w:rsidR="00BA6841" w:rsidRDefault="00BA6841" w:rsidP="00BA6841"/>
    <w:p w14:paraId="2C21A95E" w14:textId="77777777" w:rsidR="006E5CCE" w:rsidRDefault="006E5CCE">
      <w:pPr>
        <w:spacing w:after="0"/>
        <w:jc w:val="left"/>
        <w:rPr>
          <w:rFonts w:asciiTheme="majorHAnsi" w:eastAsiaTheme="majorEastAsia" w:hAnsiTheme="majorHAnsi" w:cstheme="majorBidi"/>
          <w:b/>
          <w:caps/>
          <w:color w:val="008795" w:themeColor="text2"/>
          <w:sz w:val="28"/>
          <w:szCs w:val="36"/>
        </w:rPr>
      </w:pPr>
      <w:r>
        <w:br w:type="page"/>
      </w:r>
    </w:p>
    <w:p w14:paraId="1D30DDD6" w14:textId="4564190C" w:rsidR="006D5996" w:rsidRDefault="006B5CB4" w:rsidP="00D946BC">
      <w:pPr>
        <w:pStyle w:val="Titre1"/>
      </w:pPr>
      <w:bookmarkStart w:id="65" w:name="_Toc201656552"/>
      <w:r w:rsidRPr="00546279">
        <w:lastRenderedPageBreak/>
        <w:t xml:space="preserve">SIGNATURE </w:t>
      </w:r>
      <w:r w:rsidR="00FB3F5C" w:rsidRPr="00546279">
        <w:t>du marché par le titulaire</w:t>
      </w:r>
      <w:bookmarkEnd w:id="65"/>
      <w:r w:rsidR="00FB3F5C" w:rsidRPr="00546279">
        <w:t xml:space="preserve"> </w:t>
      </w:r>
    </w:p>
    <w:p w14:paraId="35829660" w14:textId="06D7BB16" w:rsidR="00370950" w:rsidRPr="006D5996" w:rsidRDefault="00370950" w:rsidP="006D5996">
      <w:pPr>
        <w:rPr>
          <w:b/>
          <w:bCs/>
        </w:rPr>
      </w:pPr>
      <w:r w:rsidRPr="000249D5">
        <w:rPr>
          <w:b/>
          <w:bCs/>
        </w:rPr>
        <w:t>Fait à</w:t>
      </w:r>
      <w:r w:rsidR="00546279" w:rsidRPr="000249D5">
        <w:rPr>
          <w:b/>
          <w:bCs/>
        </w:rPr>
        <w:t xml:space="preserve"> ……..</w:t>
      </w:r>
      <w:r w:rsidRPr="000249D5">
        <w:rPr>
          <w:b/>
          <w:bCs/>
        </w:rPr>
        <w:tab/>
        <w:t>, le</w:t>
      </w:r>
      <w:r w:rsidR="00546279" w:rsidRPr="000249D5">
        <w:rPr>
          <w:b/>
          <w:bCs/>
        </w:rPr>
        <w:t xml:space="preserve"> ………</w:t>
      </w:r>
    </w:p>
    <w:p w14:paraId="6DCFB82A" w14:textId="77777777" w:rsidR="00370950" w:rsidRPr="00544C46" w:rsidRDefault="00370950" w:rsidP="00BA6841">
      <w:r w:rsidRPr="00544C46">
        <w:t>en UN (1) seul original,</w:t>
      </w:r>
    </w:p>
    <w:p w14:paraId="26F63147" w14:textId="7E2321AC" w:rsidR="00370950" w:rsidRDefault="00370950" w:rsidP="00BA6841">
      <w:r w:rsidRPr="00544C46">
        <w:t>LES CONTRACTANTS, (cachets &amp; signatures)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6E7440" w14:paraId="4696A223" w14:textId="77777777" w:rsidTr="004343F9">
        <w:tc>
          <w:tcPr>
            <w:tcW w:w="8919" w:type="dxa"/>
            <w:gridSpan w:val="2"/>
            <w:tcBorders>
              <w:top w:val="single" w:sz="4" w:space="0" w:color="auto"/>
              <w:left w:val="single" w:sz="4" w:space="0" w:color="auto"/>
              <w:right w:val="single" w:sz="4" w:space="0" w:color="auto"/>
            </w:tcBorders>
            <w:shd w:val="clear" w:color="auto" w:fill="D9D9D9" w:themeFill="background2"/>
          </w:tcPr>
          <w:p w14:paraId="4312E2E1" w14:textId="799E240F" w:rsidR="006E7440" w:rsidRDefault="006E7440" w:rsidP="00BA6841">
            <w:r>
              <w:t>Mandataire</w:t>
            </w:r>
            <w:r w:rsidR="001B0EB7">
              <w:t xml:space="preserve"> de l’équipe</w:t>
            </w:r>
          </w:p>
        </w:tc>
      </w:tr>
      <w:tr w:rsidR="006E7440" w14:paraId="2896BBF2" w14:textId="77777777" w:rsidTr="004343F9">
        <w:tc>
          <w:tcPr>
            <w:tcW w:w="4459" w:type="dxa"/>
            <w:tcBorders>
              <w:left w:val="single" w:sz="4" w:space="0" w:color="auto"/>
              <w:bottom w:val="single" w:sz="4" w:space="0" w:color="auto"/>
            </w:tcBorders>
          </w:tcPr>
          <w:p w14:paraId="4FA3906C" w14:textId="77777777" w:rsidR="006E7440" w:rsidRDefault="006E7440" w:rsidP="00BA6841"/>
          <w:p w14:paraId="5847F149" w14:textId="5E4784D3" w:rsidR="006B5CB4" w:rsidRDefault="006B5CB4" w:rsidP="00BA6841"/>
          <w:p w14:paraId="78BF8CB5" w14:textId="77777777" w:rsidR="006B5CB4" w:rsidRDefault="006B5CB4" w:rsidP="00BA6841"/>
          <w:p w14:paraId="1BD6EEBC" w14:textId="6FCAF5E3" w:rsidR="006B5CB4" w:rsidRDefault="006B5CB4" w:rsidP="00BA6841"/>
        </w:tc>
        <w:tc>
          <w:tcPr>
            <w:tcW w:w="4460" w:type="dxa"/>
            <w:tcBorders>
              <w:bottom w:val="single" w:sz="4" w:space="0" w:color="auto"/>
              <w:right w:val="single" w:sz="4" w:space="0" w:color="auto"/>
            </w:tcBorders>
          </w:tcPr>
          <w:p w14:paraId="1F9169DB" w14:textId="77777777" w:rsidR="006E7440" w:rsidRDefault="006E7440" w:rsidP="00BA6841"/>
        </w:tc>
      </w:tr>
    </w:tbl>
    <w:p w14:paraId="24CFC530" w14:textId="77777777" w:rsidR="006E7440" w:rsidRDefault="006E7440" w:rsidP="00BA6841"/>
    <w:p w14:paraId="164A04BE" w14:textId="77777777" w:rsidR="00802D2E" w:rsidRDefault="00802D2E">
      <w:pPr>
        <w:spacing w:after="0"/>
        <w:jc w:val="left"/>
        <w:rPr>
          <w:rFonts w:eastAsia="Times New Roman" w:cstheme="minorHAnsi"/>
          <w:b/>
          <w:szCs w:val="20"/>
          <w:u w:val="single"/>
          <w:lang w:eastAsia="zh-CN"/>
        </w:rPr>
      </w:pPr>
      <w:r>
        <w:rPr>
          <w:rFonts w:cstheme="minorHAnsi"/>
          <w:b/>
          <w:u w:val="single"/>
        </w:rPr>
        <w:br w:type="page"/>
      </w:r>
    </w:p>
    <w:p w14:paraId="3510B1BB" w14:textId="1EF0C889" w:rsidR="00540DB9" w:rsidRPr="000249D5" w:rsidRDefault="00540DB9" w:rsidP="00540DB9">
      <w:pPr>
        <w:pStyle w:val="fcase1ertab"/>
        <w:tabs>
          <w:tab w:val="left" w:pos="851"/>
        </w:tabs>
        <w:ind w:left="0" w:firstLine="0"/>
        <w:rPr>
          <w:rFonts w:asciiTheme="minorHAnsi" w:hAnsiTheme="minorHAnsi" w:cstheme="minorHAnsi"/>
          <w:b/>
          <w:u w:val="single"/>
        </w:rPr>
      </w:pPr>
      <w:r w:rsidRPr="000249D5">
        <w:rPr>
          <w:rFonts w:asciiTheme="minorHAnsi" w:hAnsiTheme="minorHAnsi" w:cstheme="minorHAnsi"/>
          <w:b/>
          <w:u w:val="single"/>
        </w:rPr>
        <w:lastRenderedPageBreak/>
        <w:t>Signature du marché en cas de groupement :</w:t>
      </w:r>
    </w:p>
    <w:p w14:paraId="5C7F3324" w14:textId="77777777" w:rsidR="00540DB9" w:rsidRPr="000249D5" w:rsidRDefault="00540DB9" w:rsidP="003074CD">
      <w:pPr>
        <w:pStyle w:val="Texte1"/>
        <w:spacing w:before="0"/>
        <w:rPr>
          <w:rFonts w:asciiTheme="minorHAnsi" w:hAnsiTheme="minorHAnsi" w:cstheme="minorHAnsi"/>
          <w:i/>
          <w:color w:val="auto"/>
          <w:lang w:val="fr-FR"/>
        </w:rPr>
      </w:pPr>
      <w:r w:rsidRPr="000249D5">
        <w:rPr>
          <w:rFonts w:asciiTheme="minorHAnsi" w:hAnsiTheme="minorHAnsi" w:cstheme="minorHAnsi"/>
          <w:i/>
          <w:color w:val="auto"/>
          <w:lang w:val="fr-FR"/>
        </w:rPr>
        <w:t>(à remplir par le candidat)</w:t>
      </w:r>
    </w:p>
    <w:p w14:paraId="16D9CE9D" w14:textId="77777777" w:rsidR="00540DB9" w:rsidRPr="000249D5" w:rsidRDefault="00540DB9" w:rsidP="003074CD">
      <w:pPr>
        <w:tabs>
          <w:tab w:val="left" w:pos="851"/>
        </w:tabs>
        <w:spacing w:after="0"/>
        <w:rPr>
          <w:rFonts w:cstheme="minorHAnsi"/>
          <w:szCs w:val="20"/>
        </w:rPr>
      </w:pPr>
    </w:p>
    <w:p w14:paraId="3CD80B0B" w14:textId="77777777" w:rsidR="00540DB9" w:rsidRPr="000249D5" w:rsidRDefault="00540DB9" w:rsidP="003074CD">
      <w:pPr>
        <w:pStyle w:val="fcasegauche"/>
        <w:tabs>
          <w:tab w:val="left" w:pos="426"/>
          <w:tab w:val="left" w:pos="851"/>
        </w:tabs>
        <w:spacing w:after="0"/>
        <w:ind w:left="0" w:firstLine="0"/>
        <w:jc w:val="left"/>
        <w:rPr>
          <w:rFonts w:asciiTheme="minorHAnsi" w:hAnsiTheme="minorHAnsi" w:cstheme="minorHAnsi"/>
        </w:rPr>
      </w:pPr>
      <w:r w:rsidRPr="000249D5">
        <w:rPr>
          <w:rFonts w:asciiTheme="minorHAnsi" w:hAnsiTheme="minorHAnsi" w:cstheme="minorHAnsi"/>
        </w:rPr>
        <w:fldChar w:fldCharType="begin">
          <w:ffData>
            <w:name w:val=""/>
            <w:enabled/>
            <w:calcOnExit w:val="0"/>
            <w:checkBox>
              <w:size w:val="20"/>
              <w:default w:val="0"/>
            </w:checkBox>
          </w:ffData>
        </w:fldChar>
      </w:r>
      <w:r w:rsidRPr="000249D5">
        <w:rPr>
          <w:rFonts w:asciiTheme="minorHAnsi" w:hAnsiTheme="minorHAnsi" w:cstheme="minorHAnsi"/>
        </w:rPr>
        <w:instrText xml:space="preserve"> FORMCHECKBOX </w:instrText>
      </w:r>
      <w:r w:rsidRPr="000249D5">
        <w:rPr>
          <w:rFonts w:asciiTheme="minorHAnsi" w:hAnsiTheme="minorHAnsi" w:cstheme="minorHAnsi"/>
        </w:rPr>
      </w:r>
      <w:r w:rsidRPr="000249D5">
        <w:rPr>
          <w:rFonts w:asciiTheme="minorHAnsi" w:hAnsiTheme="minorHAnsi" w:cstheme="minorHAnsi"/>
        </w:rPr>
        <w:fldChar w:fldCharType="separate"/>
      </w:r>
      <w:r w:rsidRPr="000249D5">
        <w:rPr>
          <w:rFonts w:asciiTheme="minorHAnsi" w:hAnsiTheme="minorHAnsi" w:cstheme="minorHAnsi"/>
        </w:rPr>
        <w:fldChar w:fldCharType="end"/>
      </w:r>
      <w:r w:rsidRPr="000249D5">
        <w:rPr>
          <w:rFonts w:asciiTheme="minorHAnsi" w:hAnsiTheme="minorHAnsi" w:cstheme="minorHAnsi"/>
        </w:rPr>
        <w:t xml:space="preserve"> Les membres du groupement ont donné mandat au mandataire, qui signe le présent acte d’engagement :</w:t>
      </w:r>
    </w:p>
    <w:p w14:paraId="472C6CB4" w14:textId="77777777" w:rsidR="00540DB9" w:rsidRPr="000249D5" w:rsidRDefault="00540DB9" w:rsidP="003074CD">
      <w:pPr>
        <w:tabs>
          <w:tab w:val="left" w:pos="851"/>
        </w:tabs>
        <w:spacing w:after="0"/>
        <w:rPr>
          <w:rFonts w:cstheme="minorHAnsi"/>
          <w:szCs w:val="20"/>
        </w:rPr>
      </w:pPr>
      <w:r w:rsidRPr="000249D5">
        <w:rPr>
          <w:rFonts w:cstheme="minorHAnsi"/>
          <w:i/>
          <w:szCs w:val="20"/>
        </w:rPr>
        <w:t>(Cocher la ou les cases correspondantes.)</w:t>
      </w:r>
    </w:p>
    <w:p w14:paraId="0E5308B7" w14:textId="77777777" w:rsidR="00540DB9" w:rsidRPr="000249D5" w:rsidRDefault="00540DB9" w:rsidP="003074CD">
      <w:pPr>
        <w:pStyle w:val="fcasegauche"/>
        <w:tabs>
          <w:tab w:val="left" w:pos="426"/>
          <w:tab w:val="left" w:pos="851"/>
        </w:tabs>
        <w:spacing w:after="0"/>
        <w:ind w:left="0" w:firstLine="0"/>
        <w:jc w:val="left"/>
        <w:rPr>
          <w:rFonts w:asciiTheme="minorHAnsi" w:hAnsiTheme="minorHAnsi" w:cstheme="minorHAnsi"/>
        </w:rPr>
      </w:pPr>
    </w:p>
    <w:p w14:paraId="2282075C" w14:textId="77777777" w:rsidR="00540DB9" w:rsidRPr="000249D5" w:rsidRDefault="00540DB9" w:rsidP="003074CD">
      <w:pPr>
        <w:tabs>
          <w:tab w:val="left" w:pos="851"/>
        </w:tabs>
        <w:spacing w:after="0"/>
        <w:ind w:left="1695" w:hanging="1695"/>
        <w:rPr>
          <w:rFonts w:cstheme="minorHAns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Pr="000249D5">
        <w:rPr>
          <w:rFonts w:cstheme="minorHAnsi"/>
          <w:szCs w:val="20"/>
        </w:rPr>
      </w:r>
      <w:r w:rsidRPr="000249D5">
        <w:rPr>
          <w:rFonts w:cstheme="minorHAnsi"/>
          <w:szCs w:val="20"/>
        </w:rPr>
        <w:fldChar w:fldCharType="separate"/>
      </w:r>
      <w:r w:rsidRPr="000249D5">
        <w:rPr>
          <w:rFonts w:cstheme="minorHAnsi"/>
          <w:szCs w:val="20"/>
        </w:rPr>
        <w:fldChar w:fldCharType="end"/>
      </w:r>
      <w:r w:rsidRPr="000249D5">
        <w:rPr>
          <w:rFonts w:cstheme="minorHAnsi"/>
          <w:szCs w:val="20"/>
        </w:rPr>
        <w:tab/>
        <w:t>pour signer le présent acte d’engagement en leur nom et pour leur compte, pour les représenter vis-à-vis de l’acheteur et pour coordonner l’ensemble des prestations ;</w:t>
      </w:r>
    </w:p>
    <w:p w14:paraId="716114B5" w14:textId="77777777" w:rsidR="00540DB9" w:rsidRPr="000249D5" w:rsidRDefault="00540DB9" w:rsidP="003074CD">
      <w:pPr>
        <w:tabs>
          <w:tab w:val="left" w:pos="851"/>
        </w:tabs>
        <w:spacing w:after="0"/>
        <w:ind w:left="1701"/>
        <w:rPr>
          <w:rFonts w:cstheme="minorHAnsi"/>
          <w:szCs w:val="20"/>
        </w:rPr>
      </w:pPr>
      <w:r w:rsidRPr="000249D5">
        <w:rPr>
          <w:rFonts w:cstheme="minorHAnsi"/>
          <w:i/>
          <w:szCs w:val="20"/>
        </w:rPr>
        <w:t>(joindre les pouvoirs en annexe du présent document)</w:t>
      </w:r>
    </w:p>
    <w:p w14:paraId="34645E1D" w14:textId="77777777" w:rsidR="00540DB9" w:rsidRPr="000249D5" w:rsidRDefault="00540DB9" w:rsidP="003074CD">
      <w:pPr>
        <w:tabs>
          <w:tab w:val="left" w:pos="851"/>
        </w:tabs>
        <w:spacing w:after="0"/>
        <w:rPr>
          <w:rFonts w:cstheme="minorHAnsi"/>
          <w:szCs w:val="20"/>
        </w:rPr>
      </w:pPr>
    </w:p>
    <w:p w14:paraId="097B49D7" w14:textId="77777777" w:rsidR="00540DB9" w:rsidRPr="000249D5" w:rsidRDefault="00540DB9" w:rsidP="003074CD">
      <w:pPr>
        <w:tabs>
          <w:tab w:val="left" w:pos="851"/>
        </w:tabs>
        <w:spacing w:after="0"/>
        <w:ind w:left="1701" w:hanging="850"/>
        <w:rPr>
          <w:rFonts w:cstheme="minorHAnsi"/>
          <w:iCs/>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Pr="000249D5">
        <w:rPr>
          <w:rFonts w:cstheme="minorHAnsi"/>
          <w:szCs w:val="20"/>
        </w:rPr>
      </w:r>
      <w:r w:rsidRPr="000249D5">
        <w:rPr>
          <w:rFonts w:cstheme="minorHAnsi"/>
          <w:szCs w:val="20"/>
        </w:rPr>
        <w:fldChar w:fldCharType="separate"/>
      </w:r>
      <w:r w:rsidRPr="000249D5">
        <w:rPr>
          <w:rFonts w:cstheme="minorHAnsi"/>
          <w:szCs w:val="20"/>
        </w:rPr>
        <w:fldChar w:fldCharType="end"/>
      </w:r>
      <w:r w:rsidRPr="000249D5">
        <w:rPr>
          <w:rFonts w:cstheme="minorHAnsi"/>
          <w:szCs w:val="20"/>
        </w:rPr>
        <w:tab/>
        <w:t>pour signer, en leur nom et pour leur compte, les modifications ultérieures du marché ;</w:t>
      </w:r>
    </w:p>
    <w:p w14:paraId="59CC85A3" w14:textId="77777777" w:rsidR="00540DB9" w:rsidRPr="000249D5" w:rsidRDefault="00540DB9" w:rsidP="003074CD">
      <w:pPr>
        <w:tabs>
          <w:tab w:val="left" w:pos="851"/>
        </w:tabs>
        <w:spacing w:after="0"/>
        <w:ind w:left="1701"/>
        <w:rPr>
          <w:rFonts w:cstheme="minorHAnsi"/>
          <w:szCs w:val="20"/>
        </w:rPr>
      </w:pPr>
      <w:r w:rsidRPr="000249D5">
        <w:rPr>
          <w:rFonts w:cstheme="minorHAnsi"/>
          <w:i/>
          <w:szCs w:val="20"/>
        </w:rPr>
        <w:t>(joindre les pouvoirs en annexe du présent document)</w:t>
      </w:r>
    </w:p>
    <w:p w14:paraId="162F9177" w14:textId="77777777" w:rsidR="00540DB9" w:rsidRPr="000249D5" w:rsidRDefault="00540DB9" w:rsidP="003074CD">
      <w:pPr>
        <w:tabs>
          <w:tab w:val="left" w:pos="851"/>
        </w:tabs>
        <w:spacing w:after="0"/>
        <w:rPr>
          <w:rFonts w:cstheme="minorHAnsi"/>
          <w:iCs/>
          <w:szCs w:val="20"/>
        </w:rPr>
      </w:pPr>
    </w:p>
    <w:p w14:paraId="39EC2E24" w14:textId="2FCD564F" w:rsidR="00540DB9" w:rsidRPr="000249D5" w:rsidRDefault="00540DB9" w:rsidP="003074CD">
      <w:pPr>
        <w:tabs>
          <w:tab w:val="left" w:pos="851"/>
          <w:tab w:val="left" w:pos="1701"/>
        </w:tabs>
        <w:spacing w:after="0"/>
        <w:ind w:left="1700" w:hanging="1416"/>
        <w:rPr>
          <w:rFonts w:cstheme="minorHAns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Pr="000249D5">
        <w:rPr>
          <w:rFonts w:cstheme="minorHAnsi"/>
          <w:szCs w:val="20"/>
        </w:rPr>
      </w:r>
      <w:r w:rsidRPr="000249D5">
        <w:rPr>
          <w:rFonts w:cstheme="minorHAnsi"/>
          <w:szCs w:val="20"/>
        </w:rPr>
        <w:fldChar w:fldCharType="separate"/>
      </w:r>
      <w:r w:rsidRPr="000249D5">
        <w:rPr>
          <w:rFonts w:cstheme="minorHAnsi"/>
          <w:szCs w:val="20"/>
        </w:rPr>
        <w:fldChar w:fldCharType="end"/>
      </w:r>
      <w:r w:rsidRPr="000249D5">
        <w:rPr>
          <w:rFonts w:cstheme="minorHAnsi"/>
          <w:i/>
          <w:iCs/>
          <w:szCs w:val="20"/>
        </w:rPr>
        <w:tab/>
      </w:r>
      <w:r w:rsidRPr="000249D5">
        <w:rPr>
          <w:rFonts w:cstheme="minorHAnsi"/>
          <w:i/>
          <w:iCs/>
          <w:szCs w:val="20"/>
        </w:rPr>
        <w:tab/>
      </w:r>
      <w:r w:rsidRPr="000249D5">
        <w:rPr>
          <w:rFonts w:cstheme="minorHAnsi"/>
          <w:szCs w:val="20"/>
        </w:rPr>
        <w:t>ont donné mandat au mandataire dans les conditions définies par les pouvoirs joints</w:t>
      </w:r>
      <w:r w:rsidRPr="000249D5">
        <w:rPr>
          <w:rFonts w:cstheme="minorHAnsi"/>
          <w:szCs w:val="20"/>
        </w:rPr>
        <w:br/>
        <w:t>en annexe</w:t>
      </w:r>
      <w:r w:rsidR="002226A4" w:rsidRPr="000249D5">
        <w:rPr>
          <w:rFonts w:cstheme="minorHAnsi"/>
          <w:szCs w:val="20"/>
        </w:rPr>
        <w:t xml:space="preserve"> de l’acte d’engagement</w:t>
      </w:r>
      <w:r w:rsidRPr="000249D5">
        <w:rPr>
          <w:rFonts w:cstheme="minorHAnsi"/>
          <w:szCs w:val="20"/>
        </w:rPr>
        <w:t>.</w:t>
      </w:r>
    </w:p>
    <w:p w14:paraId="34B2DF7D" w14:textId="77777777" w:rsidR="00540DB9" w:rsidRPr="000249D5" w:rsidRDefault="00540DB9" w:rsidP="003074CD">
      <w:pPr>
        <w:tabs>
          <w:tab w:val="left" w:pos="851"/>
        </w:tabs>
        <w:spacing w:after="0"/>
        <w:rPr>
          <w:rFonts w:cstheme="minorHAnsi"/>
          <w:i/>
          <w:szCs w:val="20"/>
        </w:rPr>
      </w:pPr>
    </w:p>
    <w:p w14:paraId="4D349208" w14:textId="77777777" w:rsidR="00540DB9" w:rsidRPr="000249D5" w:rsidRDefault="00540DB9" w:rsidP="003074CD">
      <w:pPr>
        <w:tabs>
          <w:tab w:val="left" w:pos="851"/>
        </w:tabs>
        <w:spacing w:after="0"/>
        <w:rPr>
          <w:rFonts w:cstheme="minorHAnsi"/>
          <w:i/>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Pr="000249D5">
        <w:rPr>
          <w:rFonts w:cstheme="minorHAnsi"/>
          <w:szCs w:val="20"/>
        </w:rPr>
      </w:r>
      <w:r w:rsidRPr="000249D5">
        <w:rPr>
          <w:rFonts w:cstheme="minorHAnsi"/>
          <w:szCs w:val="20"/>
        </w:rPr>
        <w:fldChar w:fldCharType="separate"/>
      </w:r>
      <w:r w:rsidRPr="000249D5">
        <w:rPr>
          <w:rFonts w:cstheme="minorHAnsi"/>
          <w:szCs w:val="20"/>
        </w:rPr>
        <w:fldChar w:fldCharType="end"/>
      </w:r>
      <w:r w:rsidRPr="000249D5">
        <w:rPr>
          <w:rFonts w:cstheme="minorHAnsi"/>
          <w:szCs w:val="20"/>
        </w:rPr>
        <w:t xml:space="preserve"> Les membres du groupement, qui signent le présent acte d’engagement :</w:t>
      </w:r>
    </w:p>
    <w:p w14:paraId="74D30BA7" w14:textId="77777777" w:rsidR="00540DB9" w:rsidRPr="000249D5" w:rsidRDefault="00540DB9" w:rsidP="003074CD">
      <w:pPr>
        <w:tabs>
          <w:tab w:val="left" w:pos="851"/>
        </w:tabs>
        <w:spacing w:after="0"/>
        <w:rPr>
          <w:rFonts w:cstheme="minorHAnsi"/>
          <w:szCs w:val="20"/>
        </w:rPr>
      </w:pPr>
      <w:r w:rsidRPr="000249D5">
        <w:rPr>
          <w:rFonts w:cstheme="minorHAnsi"/>
          <w:i/>
          <w:szCs w:val="20"/>
        </w:rPr>
        <w:t>(Cocher la case correspondante.)</w:t>
      </w:r>
    </w:p>
    <w:p w14:paraId="5F730232" w14:textId="77777777" w:rsidR="00540DB9" w:rsidRPr="000249D5" w:rsidRDefault="00540DB9" w:rsidP="003074CD">
      <w:pPr>
        <w:tabs>
          <w:tab w:val="left" w:pos="851"/>
        </w:tabs>
        <w:spacing w:after="0"/>
        <w:rPr>
          <w:rFonts w:cstheme="minorHAnsi"/>
          <w:szCs w:val="20"/>
        </w:rPr>
      </w:pPr>
    </w:p>
    <w:p w14:paraId="5A28342B" w14:textId="77777777" w:rsidR="00540DB9" w:rsidRPr="000249D5" w:rsidRDefault="00540DB9" w:rsidP="003074CD">
      <w:pPr>
        <w:tabs>
          <w:tab w:val="left" w:pos="851"/>
        </w:tabs>
        <w:spacing w:after="0"/>
        <w:ind w:left="1701" w:hanging="850"/>
        <w:rPr>
          <w:rFonts w:cstheme="minorHAnsi"/>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Pr="000249D5">
        <w:rPr>
          <w:rFonts w:cstheme="minorHAnsi"/>
          <w:szCs w:val="20"/>
        </w:rPr>
      </w:r>
      <w:r w:rsidRPr="000249D5">
        <w:rPr>
          <w:rFonts w:cstheme="minorHAnsi"/>
          <w:szCs w:val="20"/>
        </w:rPr>
        <w:fldChar w:fldCharType="separate"/>
      </w:r>
      <w:r w:rsidRPr="000249D5">
        <w:rPr>
          <w:rFonts w:cstheme="minorHAnsi"/>
          <w:szCs w:val="20"/>
        </w:rPr>
        <w:fldChar w:fldCharType="end"/>
      </w:r>
      <w:r w:rsidRPr="000249D5">
        <w:rPr>
          <w:rFonts w:cstheme="minorHAnsi"/>
          <w:szCs w:val="20"/>
        </w:rPr>
        <w:tab/>
        <w:t>donnent mandat au mandataire, qui l’accepte, pour les représenter vis-à-vis de l’acheteur et pour coordonner l’ensemble des prestations ;</w:t>
      </w:r>
    </w:p>
    <w:p w14:paraId="53664710" w14:textId="77777777" w:rsidR="00540DB9" w:rsidRPr="000249D5" w:rsidRDefault="00540DB9" w:rsidP="003074CD">
      <w:pPr>
        <w:tabs>
          <w:tab w:val="left" w:pos="851"/>
        </w:tabs>
        <w:spacing w:after="0"/>
        <w:ind w:left="1701" w:hanging="850"/>
        <w:rPr>
          <w:rFonts w:cstheme="minorHAnsi"/>
          <w:szCs w:val="20"/>
        </w:rPr>
      </w:pPr>
    </w:p>
    <w:p w14:paraId="15C10ACE" w14:textId="77777777" w:rsidR="00540DB9" w:rsidRPr="000249D5" w:rsidRDefault="00540DB9" w:rsidP="003074CD">
      <w:pPr>
        <w:tabs>
          <w:tab w:val="left" w:pos="851"/>
        </w:tabs>
        <w:spacing w:after="0"/>
        <w:ind w:left="1701" w:hanging="850"/>
        <w:rPr>
          <w:rFonts w:cstheme="minorHAnsi"/>
          <w:iCs/>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Pr="000249D5">
        <w:rPr>
          <w:rFonts w:cstheme="minorHAnsi"/>
          <w:szCs w:val="20"/>
        </w:rPr>
      </w:r>
      <w:r w:rsidRPr="000249D5">
        <w:rPr>
          <w:rFonts w:cstheme="minorHAnsi"/>
          <w:szCs w:val="20"/>
        </w:rPr>
        <w:fldChar w:fldCharType="separate"/>
      </w:r>
      <w:r w:rsidRPr="000249D5">
        <w:rPr>
          <w:rFonts w:cstheme="minorHAnsi"/>
          <w:szCs w:val="20"/>
        </w:rPr>
        <w:fldChar w:fldCharType="end"/>
      </w:r>
      <w:r w:rsidRPr="000249D5">
        <w:rPr>
          <w:rFonts w:cstheme="minorHAnsi"/>
          <w:szCs w:val="20"/>
        </w:rPr>
        <w:tab/>
        <w:t>donnent mandat au mandataire, qui l’accepte, pour signer, en leur nom et pour leur compte, les modifications ultérieures du marché ;</w:t>
      </w:r>
    </w:p>
    <w:p w14:paraId="29C83A15" w14:textId="77777777" w:rsidR="00540DB9" w:rsidRPr="000249D5" w:rsidRDefault="00540DB9" w:rsidP="003074CD">
      <w:pPr>
        <w:tabs>
          <w:tab w:val="left" w:pos="851"/>
        </w:tabs>
        <w:spacing w:after="0"/>
        <w:rPr>
          <w:rFonts w:cstheme="minorHAnsi"/>
          <w:iCs/>
          <w:szCs w:val="20"/>
        </w:rPr>
      </w:pPr>
    </w:p>
    <w:p w14:paraId="016908C8" w14:textId="77777777" w:rsidR="00540DB9" w:rsidRPr="000249D5" w:rsidRDefault="00540DB9" w:rsidP="003074CD">
      <w:pPr>
        <w:tabs>
          <w:tab w:val="left" w:pos="851"/>
          <w:tab w:val="left" w:pos="1701"/>
        </w:tabs>
        <w:spacing w:after="0"/>
        <w:ind w:left="1134" w:hanging="850"/>
        <w:rPr>
          <w:rFonts w:cstheme="minorHAnsi"/>
          <w: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Pr="000249D5">
        <w:rPr>
          <w:rFonts w:cstheme="minorHAnsi"/>
          <w:szCs w:val="20"/>
        </w:rPr>
      </w:r>
      <w:r w:rsidRPr="000249D5">
        <w:rPr>
          <w:rFonts w:cstheme="minorHAnsi"/>
          <w:szCs w:val="20"/>
        </w:rPr>
        <w:fldChar w:fldCharType="separate"/>
      </w:r>
      <w:r w:rsidRPr="000249D5">
        <w:rPr>
          <w:rFonts w:cstheme="minorHAnsi"/>
          <w:szCs w:val="20"/>
        </w:rPr>
        <w:fldChar w:fldCharType="end"/>
      </w:r>
      <w:r w:rsidRPr="000249D5">
        <w:rPr>
          <w:rFonts w:cstheme="minorHAnsi"/>
          <w:szCs w:val="20"/>
        </w:rPr>
        <w:tab/>
      </w:r>
      <w:r w:rsidRPr="000249D5">
        <w:rPr>
          <w:rFonts w:cstheme="minorHAnsi"/>
          <w:szCs w:val="20"/>
        </w:rPr>
        <w:tab/>
        <w:t>donnent mandat au mandataire dans les conditions définies ci-dessous :</w:t>
      </w:r>
    </w:p>
    <w:p w14:paraId="35828945" w14:textId="77777777" w:rsidR="00540DB9" w:rsidRPr="000249D5" w:rsidRDefault="00540DB9" w:rsidP="003074CD">
      <w:pPr>
        <w:tabs>
          <w:tab w:val="left" w:pos="851"/>
          <w:tab w:val="left" w:pos="1701"/>
        </w:tabs>
        <w:spacing w:after="0"/>
        <w:ind w:left="1134" w:hanging="850"/>
        <w:rPr>
          <w:rFonts w:cstheme="minorHAnsi"/>
          <w:szCs w:val="20"/>
        </w:rPr>
      </w:pPr>
      <w:r w:rsidRPr="000249D5">
        <w:rPr>
          <w:rFonts w:cstheme="minorHAnsi"/>
          <w:i/>
          <w:szCs w:val="20"/>
        </w:rPr>
        <w:tab/>
      </w:r>
      <w:r w:rsidRPr="000249D5">
        <w:rPr>
          <w:rFonts w:cstheme="minorHAnsi"/>
          <w:i/>
          <w:szCs w:val="20"/>
        </w:rPr>
        <w:tab/>
      </w:r>
      <w:r w:rsidRPr="000249D5">
        <w:rPr>
          <w:rFonts w:cstheme="minorHAnsi"/>
          <w:i/>
          <w:szCs w:val="20"/>
        </w:rPr>
        <w:tab/>
        <w:t>(Donner des précisions sur l’étendue du mandat.)</w:t>
      </w:r>
    </w:p>
    <w:p w14:paraId="6BD8E0C6" w14:textId="77777777" w:rsidR="00540DB9" w:rsidRPr="003074CD" w:rsidRDefault="00540DB9" w:rsidP="003074CD">
      <w:pPr>
        <w:tabs>
          <w:tab w:val="left" w:pos="851"/>
          <w:tab w:val="left" w:pos="1843"/>
        </w:tabs>
        <w:spacing w:after="0"/>
        <w:rPr>
          <w:rFonts w:cstheme="minorHAnsi"/>
          <w:szCs w:val="20"/>
        </w:rPr>
      </w:pPr>
      <w:r w:rsidRPr="000249D5">
        <w:rPr>
          <w:rFonts w:cstheme="minorHAnsi"/>
          <w:szCs w:val="20"/>
        </w:rPr>
        <w:tab/>
      </w:r>
      <w:r w:rsidRPr="000249D5">
        <w:rPr>
          <w:rFonts w:cstheme="minorHAnsi"/>
          <w:szCs w:val="20"/>
        </w:rPr>
        <w:tab/>
        <w:t>………………………………………………………………………………………………….</w:t>
      </w:r>
    </w:p>
    <w:p w14:paraId="6C36EED1" w14:textId="77777777" w:rsidR="00E8680E" w:rsidRPr="00544C46" w:rsidRDefault="00E8680E" w:rsidP="003074CD">
      <w:pPr>
        <w:spacing w:after="0"/>
      </w:pPr>
    </w:p>
    <w:p w14:paraId="0DE8C2B1" w14:textId="77777777" w:rsidR="00370950" w:rsidRPr="00544C46" w:rsidRDefault="00370950" w:rsidP="00BA6841"/>
    <w:p w14:paraId="3581A804" w14:textId="2CE18211" w:rsidR="00370950" w:rsidRPr="001E0488" w:rsidRDefault="00FB3F5C" w:rsidP="006B5CB4">
      <w:pPr>
        <w:pStyle w:val="Titre1"/>
      </w:pPr>
      <w:bookmarkStart w:id="66" w:name="_Toc201656553"/>
      <w:r w:rsidRPr="001E0488">
        <w:t>signature de l’acheteur</w:t>
      </w:r>
      <w:bookmarkEnd w:id="66"/>
      <w:r w:rsidRPr="001E0488">
        <w:t xml:space="preserve"> </w:t>
      </w:r>
    </w:p>
    <w:p w14:paraId="6101E0E1" w14:textId="64A8DF07" w:rsidR="004C0DAF" w:rsidRDefault="004C0DAF" w:rsidP="00C40C54">
      <w:pPr>
        <w:spacing w:after="0"/>
      </w:pPr>
      <w:r>
        <w:t xml:space="preserve">Pour rappel, l’identification </w:t>
      </w:r>
      <w:r w:rsidR="00D20529">
        <w:t xml:space="preserve">de l’acheteur est précisée </w:t>
      </w:r>
      <w:r w:rsidR="00D20529" w:rsidRPr="00802D2E">
        <w:t xml:space="preserve">dans l’article </w:t>
      </w:r>
      <w:r w:rsidR="00D20529" w:rsidRPr="00802D2E">
        <w:fldChar w:fldCharType="begin"/>
      </w:r>
      <w:r w:rsidR="00D20529" w:rsidRPr="00802D2E">
        <w:instrText xml:space="preserve"> REF _Ref168590079 \w \h </w:instrText>
      </w:r>
      <w:r w:rsidR="00E54AAF" w:rsidRPr="00802D2E">
        <w:instrText xml:space="preserve"> \* MERGEFORMAT </w:instrText>
      </w:r>
      <w:r w:rsidR="00D20529" w:rsidRPr="00802D2E">
        <w:fldChar w:fldCharType="separate"/>
      </w:r>
      <w:r w:rsidR="00DB481A" w:rsidRPr="00802D2E">
        <w:t>A</w:t>
      </w:r>
      <w:r w:rsidR="00D20529" w:rsidRPr="00802D2E">
        <w:fldChar w:fldCharType="end"/>
      </w:r>
      <w:r w:rsidR="00D20529">
        <w:t xml:space="preserve"> du présent acte engagement.</w:t>
      </w:r>
    </w:p>
    <w:p w14:paraId="1BC595A2" w14:textId="77777777" w:rsidR="003C0CB7" w:rsidRPr="003C0CB7" w:rsidRDefault="003C0CB7" w:rsidP="003C0CB7">
      <w:pPr>
        <w:tabs>
          <w:tab w:val="left" w:pos="851"/>
        </w:tabs>
        <w:rPr>
          <w:rFonts w:cstheme="minorHAnsi"/>
        </w:rPr>
      </w:pPr>
    </w:p>
    <w:p w14:paraId="727E5785" w14:textId="77777777" w:rsidR="008271DB" w:rsidRPr="00802D2E" w:rsidRDefault="003C0CB7" w:rsidP="003C0CB7">
      <w:pPr>
        <w:tabs>
          <w:tab w:val="left" w:pos="851"/>
          <w:tab w:val="left" w:pos="3402"/>
          <w:tab w:val="left" w:pos="6237"/>
          <w:tab w:val="left" w:pos="9072"/>
        </w:tabs>
        <w:rPr>
          <w:rFonts w:cstheme="minorHAnsi"/>
          <w:b/>
        </w:rPr>
      </w:pPr>
      <w:r w:rsidRPr="00802D2E">
        <w:rPr>
          <w:rFonts w:cstheme="minorHAnsi"/>
          <w:b/>
          <w:caps/>
        </w:rPr>
        <w:t>P</w:t>
      </w:r>
      <w:r w:rsidRPr="00802D2E">
        <w:rPr>
          <w:rFonts w:cstheme="minorHAnsi"/>
          <w:b/>
        </w:rPr>
        <w:t>our l</w:t>
      </w:r>
      <w:r w:rsidRPr="00802D2E">
        <w:rPr>
          <w:rFonts w:cstheme="minorHAnsi"/>
          <w:b/>
          <w:caps/>
        </w:rPr>
        <w:t>’É</w:t>
      </w:r>
      <w:r w:rsidRPr="00802D2E">
        <w:rPr>
          <w:rFonts w:cstheme="minorHAnsi"/>
          <w:b/>
        </w:rPr>
        <w:t>tat et ses établissements :</w:t>
      </w:r>
    </w:p>
    <w:p w14:paraId="53187065" w14:textId="1D6832CE" w:rsidR="008271DB" w:rsidRPr="00802D2E" w:rsidRDefault="008271DB" w:rsidP="003C0CB7">
      <w:pPr>
        <w:tabs>
          <w:tab w:val="left" w:pos="851"/>
          <w:tab w:val="left" w:pos="3402"/>
          <w:tab w:val="left" w:pos="6237"/>
          <w:tab w:val="left" w:pos="9072"/>
        </w:tabs>
        <w:rPr>
          <w:rFonts w:cstheme="minorHAnsi"/>
          <w:bCs/>
          <w:i/>
          <w:iCs/>
        </w:rPr>
      </w:pPr>
      <w:r w:rsidRPr="00802D2E">
        <w:rPr>
          <w:rFonts w:cstheme="minorHAnsi"/>
          <w:bCs/>
          <w:i/>
          <w:iCs/>
        </w:rPr>
        <w:t>(Visa ou avis de l’autorité chargée du contrôle financier.)</w:t>
      </w:r>
    </w:p>
    <w:p w14:paraId="270546F6" w14:textId="77777777" w:rsidR="003C0CB7" w:rsidRPr="00802D2E" w:rsidRDefault="003C0CB7" w:rsidP="003C0CB7">
      <w:pPr>
        <w:tabs>
          <w:tab w:val="left" w:pos="851"/>
        </w:tabs>
        <w:rPr>
          <w:rFonts w:cstheme="minorHAnsi"/>
        </w:rPr>
      </w:pPr>
    </w:p>
    <w:p w14:paraId="107FFFD2" w14:textId="34DB9D84" w:rsidR="003C0CB7" w:rsidRPr="003C0CB7" w:rsidRDefault="003C0CB7" w:rsidP="003C0CB7">
      <w:pPr>
        <w:tabs>
          <w:tab w:val="left" w:pos="851"/>
          <w:tab w:val="left" w:pos="5245"/>
          <w:tab w:val="left" w:pos="7371"/>
          <w:tab w:val="left" w:pos="7655"/>
        </w:tabs>
        <w:rPr>
          <w:rFonts w:cstheme="minorHAnsi"/>
        </w:rPr>
      </w:pPr>
      <w:r w:rsidRPr="00802D2E">
        <w:rPr>
          <w:rFonts w:cstheme="minorHAnsi"/>
        </w:rPr>
        <w:tab/>
        <w:t>A [VILLE], le …………………</w:t>
      </w:r>
    </w:p>
    <w:p w14:paraId="1985D476" w14:textId="77777777" w:rsidR="003C0CB7" w:rsidRPr="003C0CB7" w:rsidRDefault="003C0CB7" w:rsidP="003C0CB7">
      <w:pPr>
        <w:tabs>
          <w:tab w:val="left" w:pos="851"/>
        </w:tabs>
        <w:rPr>
          <w:rFonts w:cstheme="minorHAnsi"/>
        </w:rPr>
      </w:pPr>
    </w:p>
    <w:p w14:paraId="3E347D0C" w14:textId="77777777" w:rsidR="003C0CB7" w:rsidRPr="003C0CB7" w:rsidRDefault="003C0CB7" w:rsidP="003C0CB7">
      <w:pPr>
        <w:tabs>
          <w:tab w:val="left" w:pos="851"/>
        </w:tabs>
        <w:ind w:left="6804"/>
        <w:rPr>
          <w:rFonts w:cstheme="minorHAnsi"/>
          <w:i/>
        </w:rPr>
      </w:pPr>
      <w:r w:rsidRPr="003C0CB7">
        <w:rPr>
          <w:rFonts w:cstheme="minorHAnsi"/>
        </w:rPr>
        <w:t>Signature</w:t>
      </w:r>
    </w:p>
    <w:p w14:paraId="7EAE0874" w14:textId="77777777" w:rsidR="003C0CB7" w:rsidRPr="003C0CB7" w:rsidRDefault="003C0CB7" w:rsidP="003C0CB7">
      <w:pPr>
        <w:tabs>
          <w:tab w:val="left" w:pos="851"/>
        </w:tabs>
        <w:ind w:left="4820"/>
        <w:jc w:val="center"/>
        <w:rPr>
          <w:rFonts w:cstheme="minorHAnsi"/>
        </w:rPr>
      </w:pPr>
      <w:r w:rsidRPr="003C0CB7">
        <w:rPr>
          <w:rFonts w:cstheme="minorHAnsi"/>
          <w:i/>
        </w:rPr>
        <w:t>(représentant de l’acheteur habilité à signer le marché)</w:t>
      </w:r>
    </w:p>
    <w:p w14:paraId="758734D6" w14:textId="77777777" w:rsidR="003C0CB7" w:rsidRPr="003C0CB7" w:rsidRDefault="003C0CB7" w:rsidP="003C0CB7">
      <w:pPr>
        <w:tabs>
          <w:tab w:val="left" w:pos="851"/>
        </w:tabs>
        <w:rPr>
          <w:rFonts w:cstheme="minorHAnsi"/>
        </w:rPr>
      </w:pPr>
    </w:p>
    <w:p w14:paraId="5F02E8C1" w14:textId="77777777" w:rsidR="003C0CB7" w:rsidRPr="00706587" w:rsidRDefault="003C0CB7" w:rsidP="003C0CB7">
      <w:pPr>
        <w:tabs>
          <w:tab w:val="left" w:pos="851"/>
        </w:tabs>
        <w:rPr>
          <w:rFonts w:ascii="Times New Roman" w:hAnsi="Times New Roman" w:cs="Times New Roman"/>
        </w:rPr>
      </w:pPr>
    </w:p>
    <w:p w14:paraId="2EB50B94" w14:textId="5B244B6A" w:rsidR="00370950" w:rsidRPr="00544C46" w:rsidRDefault="00370950" w:rsidP="00C40C54">
      <w:pPr>
        <w:pStyle w:val="p1"/>
        <w:spacing w:line="240" w:lineRule="auto"/>
        <w:jc w:val="both"/>
        <w:rPr>
          <w:rFonts w:ascii="Arial" w:hAnsi="Arial" w:cs="Arial"/>
          <w:b/>
          <w:bCs/>
          <w:smallCaps/>
          <w:sz w:val="22"/>
        </w:rPr>
      </w:pPr>
      <w:r w:rsidRPr="00544C46">
        <w:rPr>
          <w:rFonts w:ascii="Arial" w:hAnsi="Arial" w:cs="Arial"/>
          <w:sz w:val="20"/>
        </w:rPr>
        <w:br w:type="page"/>
      </w:r>
    </w:p>
    <w:p w14:paraId="0696909B" w14:textId="6F3FDA2F" w:rsidR="000C27DB" w:rsidRPr="00544C46" w:rsidRDefault="000C27DB" w:rsidP="001E1726">
      <w:pPr>
        <w:pStyle w:val="Titre1"/>
        <w:numPr>
          <w:ilvl w:val="0"/>
          <w:numId w:val="0"/>
        </w:numPr>
      </w:pPr>
      <w:bookmarkStart w:id="67" w:name="_Toc201656554"/>
      <w:r>
        <w:lastRenderedPageBreak/>
        <w:t>ANNEXE 1</w:t>
      </w:r>
      <w:r w:rsidR="001E1726">
        <w:t xml:space="preserve"> : </w:t>
      </w:r>
      <w:r>
        <w:t>MISSIONS ET REPARTITIONS DES HONORAIRES</w:t>
      </w:r>
      <w:bookmarkEnd w:id="67"/>
    </w:p>
    <w:p w14:paraId="48D173AE" w14:textId="036265D6" w:rsidR="00370950" w:rsidRPr="00C34EC8" w:rsidRDefault="006E5CCE" w:rsidP="00BA6841">
      <w:pPr>
        <w:rPr>
          <w:b/>
          <w:u w:val="single"/>
        </w:rPr>
      </w:pPr>
      <w:bookmarkStart w:id="68" w:name="_Toc90964051"/>
      <w:bookmarkStart w:id="69" w:name="_Toc97094705"/>
      <w:bookmarkStart w:id="70" w:name="_Toc113087243"/>
      <w:r>
        <w:rPr>
          <w:b/>
          <w:u w:val="single"/>
        </w:rPr>
        <w:t>Eléments de m</w:t>
      </w:r>
      <w:r w:rsidR="00370950" w:rsidRPr="00C34EC8">
        <w:rPr>
          <w:b/>
          <w:u w:val="single"/>
        </w:rPr>
        <w:t>issions de base :</w:t>
      </w:r>
      <w:bookmarkEnd w:id="68"/>
      <w:bookmarkEnd w:id="69"/>
      <w:bookmarkEnd w:id="70"/>
    </w:p>
    <w:p w14:paraId="264FBB65" w14:textId="77777777" w:rsidR="00370950" w:rsidRPr="00544C46" w:rsidRDefault="00370950" w:rsidP="00BA6841">
      <w:pPr>
        <w:rPr>
          <w:rFonts w:ascii="Arial" w:hAnsi="Arial" w:cs="Arial"/>
          <w:sz w:val="22"/>
        </w:rPr>
      </w:pPr>
    </w:p>
    <w:tbl>
      <w:tblPr>
        <w:tblW w:w="10638"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1870"/>
        <w:gridCol w:w="1007"/>
        <w:gridCol w:w="1294"/>
        <w:gridCol w:w="1293"/>
        <w:gridCol w:w="1293"/>
        <w:gridCol w:w="1294"/>
        <w:gridCol w:w="1293"/>
        <w:gridCol w:w="1294"/>
      </w:tblGrid>
      <w:tr w:rsidR="00370950" w:rsidRPr="00544C46" w14:paraId="452AF0CA" w14:textId="77777777" w:rsidTr="008310F1">
        <w:trPr>
          <w:cantSplit/>
          <w:jc w:val="center"/>
        </w:trPr>
        <w:tc>
          <w:tcPr>
            <w:tcW w:w="1870" w:type="dxa"/>
            <w:vMerge w:val="restart"/>
            <w:tcBorders>
              <w:top w:val="double" w:sz="6" w:space="0" w:color="auto"/>
              <w:right w:val="single" w:sz="6" w:space="0" w:color="auto"/>
            </w:tcBorders>
            <w:vAlign w:val="center"/>
          </w:tcPr>
          <w:p w14:paraId="5BD4DBB8" w14:textId="77777777" w:rsidR="00370950" w:rsidRPr="00544C46" w:rsidRDefault="00370950" w:rsidP="00BA6841">
            <w:pPr>
              <w:rPr>
                <w:rFonts w:ascii="Arial" w:hAnsi="Arial" w:cs="Arial"/>
              </w:rPr>
            </w:pPr>
            <w:r w:rsidRPr="00544C46">
              <w:rPr>
                <w:rFonts w:ascii="Arial" w:hAnsi="Arial" w:cs="Arial"/>
              </w:rPr>
              <w:t>Eléments</w:t>
            </w:r>
          </w:p>
        </w:tc>
        <w:tc>
          <w:tcPr>
            <w:tcW w:w="1007" w:type="dxa"/>
            <w:vMerge w:val="restart"/>
            <w:tcBorders>
              <w:top w:val="double" w:sz="6" w:space="0" w:color="auto"/>
              <w:left w:val="single" w:sz="6" w:space="0" w:color="auto"/>
              <w:right w:val="single" w:sz="6" w:space="0" w:color="auto"/>
            </w:tcBorders>
            <w:vAlign w:val="center"/>
          </w:tcPr>
          <w:p w14:paraId="0FFE0D5E" w14:textId="77777777" w:rsidR="00370950" w:rsidRPr="00544C46" w:rsidRDefault="00370950" w:rsidP="00BA6841">
            <w:pPr>
              <w:rPr>
                <w:rFonts w:ascii="Arial" w:hAnsi="Arial" w:cs="Arial"/>
              </w:rPr>
            </w:pPr>
            <w:r w:rsidRPr="00544C46">
              <w:rPr>
                <w:rFonts w:ascii="Arial" w:hAnsi="Arial" w:cs="Arial"/>
              </w:rPr>
              <w:t>%</w:t>
            </w:r>
          </w:p>
          <w:p w14:paraId="20539BBA" w14:textId="77777777" w:rsidR="00370950" w:rsidRPr="00544C46" w:rsidRDefault="00370950" w:rsidP="00BA6841">
            <w:pPr>
              <w:rPr>
                <w:rFonts w:ascii="Arial" w:hAnsi="Arial" w:cs="Arial"/>
              </w:rPr>
            </w:pPr>
            <w:r w:rsidRPr="00544C46">
              <w:rPr>
                <w:rFonts w:ascii="Arial" w:hAnsi="Arial" w:cs="Arial"/>
              </w:rPr>
              <w:t>Total</w:t>
            </w:r>
          </w:p>
        </w:tc>
        <w:tc>
          <w:tcPr>
            <w:tcW w:w="1294" w:type="dxa"/>
            <w:vMerge w:val="restart"/>
            <w:tcBorders>
              <w:top w:val="double" w:sz="6" w:space="0" w:color="auto"/>
              <w:left w:val="single" w:sz="6" w:space="0" w:color="auto"/>
            </w:tcBorders>
            <w:vAlign w:val="center"/>
          </w:tcPr>
          <w:p w14:paraId="4289FA79" w14:textId="77777777" w:rsidR="00370950" w:rsidRPr="00544C46" w:rsidRDefault="00370950" w:rsidP="00BA6841">
            <w:pPr>
              <w:rPr>
                <w:rFonts w:ascii="Arial" w:hAnsi="Arial" w:cs="Arial"/>
              </w:rPr>
            </w:pPr>
            <w:r w:rsidRPr="00544C46">
              <w:rPr>
                <w:rFonts w:ascii="Arial" w:hAnsi="Arial" w:cs="Arial"/>
              </w:rPr>
              <w:t>Total</w:t>
            </w:r>
          </w:p>
          <w:p w14:paraId="425ACDDF" w14:textId="77777777" w:rsidR="00370950" w:rsidRPr="00544C46" w:rsidRDefault="00370950" w:rsidP="00BA6841">
            <w:pPr>
              <w:rPr>
                <w:rFonts w:ascii="Arial" w:hAnsi="Arial" w:cs="Arial"/>
              </w:rPr>
            </w:pPr>
            <w:r w:rsidRPr="00544C46">
              <w:rPr>
                <w:rFonts w:ascii="Arial" w:hAnsi="Arial" w:cs="Arial"/>
              </w:rPr>
              <w:t>global</w:t>
            </w:r>
          </w:p>
          <w:p w14:paraId="3098BCA7" w14:textId="77777777" w:rsidR="00370950" w:rsidRPr="00544C46" w:rsidRDefault="00370950" w:rsidP="00BA6841">
            <w:pPr>
              <w:rPr>
                <w:rFonts w:ascii="Arial" w:hAnsi="Arial" w:cs="Arial"/>
              </w:rPr>
            </w:pPr>
            <w:r w:rsidRPr="00544C46">
              <w:rPr>
                <w:rFonts w:ascii="Arial" w:hAnsi="Arial" w:cs="Arial"/>
              </w:rPr>
              <w:t>Euros HT</w:t>
            </w:r>
          </w:p>
        </w:tc>
        <w:tc>
          <w:tcPr>
            <w:tcW w:w="6467" w:type="dxa"/>
            <w:gridSpan w:val="5"/>
            <w:vAlign w:val="center"/>
          </w:tcPr>
          <w:p w14:paraId="6E8A27EF" w14:textId="38EE640A" w:rsidR="00370950" w:rsidRPr="00544C46" w:rsidRDefault="00370950" w:rsidP="00BA6841">
            <w:pPr>
              <w:rPr>
                <w:rFonts w:ascii="Arial" w:hAnsi="Arial" w:cs="Arial"/>
              </w:rPr>
            </w:pPr>
            <w:r w:rsidRPr="00544C46">
              <w:rPr>
                <w:rFonts w:ascii="Arial" w:hAnsi="Arial" w:cs="Arial"/>
              </w:rPr>
              <w:t xml:space="preserve">Répartition des </w:t>
            </w:r>
            <w:r w:rsidR="008359BA" w:rsidRPr="00544C46">
              <w:rPr>
                <w:rFonts w:ascii="Arial" w:hAnsi="Arial" w:cs="Arial"/>
              </w:rPr>
              <w:t>cotraitants</w:t>
            </w:r>
          </w:p>
        </w:tc>
      </w:tr>
      <w:tr w:rsidR="00370950" w:rsidRPr="00544C46" w14:paraId="7D399F97" w14:textId="77777777" w:rsidTr="008310F1">
        <w:trPr>
          <w:cantSplit/>
          <w:trHeight w:val="406"/>
          <w:jc w:val="center"/>
        </w:trPr>
        <w:tc>
          <w:tcPr>
            <w:tcW w:w="1870" w:type="dxa"/>
            <w:vMerge/>
            <w:tcBorders>
              <w:bottom w:val="single" w:sz="12" w:space="0" w:color="auto"/>
              <w:right w:val="single" w:sz="6" w:space="0" w:color="auto"/>
            </w:tcBorders>
          </w:tcPr>
          <w:p w14:paraId="1B643DB1" w14:textId="77777777" w:rsidR="00370950" w:rsidRPr="00544C46" w:rsidRDefault="00370950" w:rsidP="00BA6841">
            <w:pPr>
              <w:rPr>
                <w:rFonts w:ascii="Arial" w:hAnsi="Arial" w:cs="Arial"/>
              </w:rPr>
            </w:pPr>
          </w:p>
        </w:tc>
        <w:tc>
          <w:tcPr>
            <w:tcW w:w="1007" w:type="dxa"/>
            <w:vMerge/>
            <w:tcBorders>
              <w:left w:val="single" w:sz="6" w:space="0" w:color="auto"/>
              <w:bottom w:val="single" w:sz="12" w:space="0" w:color="auto"/>
              <w:right w:val="single" w:sz="6" w:space="0" w:color="auto"/>
            </w:tcBorders>
          </w:tcPr>
          <w:p w14:paraId="6F9F6DA3" w14:textId="77777777" w:rsidR="00370950" w:rsidRPr="00544C46" w:rsidRDefault="00370950" w:rsidP="00BA6841">
            <w:pPr>
              <w:rPr>
                <w:rFonts w:ascii="Arial" w:hAnsi="Arial" w:cs="Arial"/>
              </w:rPr>
            </w:pPr>
          </w:p>
        </w:tc>
        <w:tc>
          <w:tcPr>
            <w:tcW w:w="1294" w:type="dxa"/>
            <w:vMerge/>
            <w:tcBorders>
              <w:left w:val="single" w:sz="6" w:space="0" w:color="auto"/>
              <w:bottom w:val="single" w:sz="12" w:space="0" w:color="auto"/>
            </w:tcBorders>
          </w:tcPr>
          <w:p w14:paraId="523E0B36" w14:textId="77777777" w:rsidR="00370950" w:rsidRPr="00544C46" w:rsidRDefault="00370950" w:rsidP="00BA6841">
            <w:pPr>
              <w:rPr>
                <w:rFonts w:ascii="Arial" w:hAnsi="Arial" w:cs="Arial"/>
              </w:rPr>
            </w:pPr>
          </w:p>
        </w:tc>
        <w:tc>
          <w:tcPr>
            <w:tcW w:w="1293" w:type="dxa"/>
            <w:tcBorders>
              <w:bottom w:val="single" w:sz="12" w:space="0" w:color="auto"/>
            </w:tcBorders>
          </w:tcPr>
          <w:p w14:paraId="31410058" w14:textId="77777777" w:rsidR="00370950" w:rsidRPr="00544C46" w:rsidRDefault="00370950" w:rsidP="00BA6841">
            <w:pPr>
              <w:rPr>
                <w:rFonts w:ascii="Arial" w:hAnsi="Arial" w:cs="Arial"/>
              </w:rPr>
            </w:pPr>
            <w:r w:rsidRPr="00544C46">
              <w:rPr>
                <w:rFonts w:ascii="Arial" w:hAnsi="Arial" w:cs="Arial"/>
              </w:rPr>
              <w:t>Part</w:t>
            </w:r>
          </w:p>
          <w:p w14:paraId="25B6EEC3" w14:textId="77777777" w:rsidR="00370950" w:rsidRPr="00544C46" w:rsidRDefault="00370950" w:rsidP="00BA6841">
            <w:pPr>
              <w:rPr>
                <w:rFonts w:ascii="Arial" w:hAnsi="Arial" w:cs="Arial"/>
              </w:rPr>
            </w:pPr>
            <w:r w:rsidRPr="00544C46">
              <w:rPr>
                <w:rFonts w:ascii="Arial" w:hAnsi="Arial" w:cs="Arial"/>
              </w:rPr>
              <w:t>Mandataire</w:t>
            </w:r>
          </w:p>
          <w:p w14:paraId="75F26A8E" w14:textId="77777777" w:rsidR="00370950" w:rsidRPr="00544C46" w:rsidRDefault="00370950" w:rsidP="00BA6841">
            <w:pPr>
              <w:rPr>
                <w:rFonts w:ascii="Arial" w:hAnsi="Arial" w:cs="Arial"/>
              </w:rPr>
            </w:pPr>
            <w:r w:rsidRPr="00544C46">
              <w:rPr>
                <w:rFonts w:ascii="Arial" w:hAnsi="Arial" w:cs="Arial"/>
              </w:rPr>
              <w:t>(Architecte)</w:t>
            </w:r>
          </w:p>
        </w:tc>
        <w:tc>
          <w:tcPr>
            <w:tcW w:w="1293" w:type="dxa"/>
            <w:tcBorders>
              <w:bottom w:val="single" w:sz="12" w:space="0" w:color="auto"/>
            </w:tcBorders>
            <w:vAlign w:val="center"/>
          </w:tcPr>
          <w:p w14:paraId="6FEEC0DF" w14:textId="77777777" w:rsidR="00370950" w:rsidRPr="00544C46" w:rsidRDefault="00370950" w:rsidP="00BA6841">
            <w:pPr>
              <w:rPr>
                <w:rFonts w:ascii="Arial" w:hAnsi="Arial" w:cs="Arial"/>
              </w:rPr>
            </w:pPr>
            <w:r w:rsidRPr="00544C46">
              <w:rPr>
                <w:rFonts w:ascii="Arial" w:hAnsi="Arial" w:cs="Arial"/>
              </w:rPr>
              <w:t>Part de</w:t>
            </w:r>
          </w:p>
        </w:tc>
        <w:tc>
          <w:tcPr>
            <w:tcW w:w="1294" w:type="dxa"/>
            <w:tcBorders>
              <w:bottom w:val="single" w:sz="12" w:space="0" w:color="auto"/>
            </w:tcBorders>
            <w:vAlign w:val="center"/>
          </w:tcPr>
          <w:p w14:paraId="356A0B72" w14:textId="77777777" w:rsidR="00370950" w:rsidRPr="00544C46" w:rsidRDefault="00370950" w:rsidP="00BA6841">
            <w:pPr>
              <w:rPr>
                <w:rFonts w:ascii="Arial" w:hAnsi="Arial" w:cs="Arial"/>
              </w:rPr>
            </w:pPr>
            <w:r w:rsidRPr="00544C46">
              <w:rPr>
                <w:rFonts w:ascii="Arial" w:hAnsi="Arial" w:cs="Arial"/>
              </w:rPr>
              <w:t>Part de</w:t>
            </w:r>
          </w:p>
        </w:tc>
        <w:tc>
          <w:tcPr>
            <w:tcW w:w="1293" w:type="dxa"/>
            <w:tcBorders>
              <w:bottom w:val="single" w:sz="12" w:space="0" w:color="auto"/>
            </w:tcBorders>
            <w:vAlign w:val="center"/>
          </w:tcPr>
          <w:p w14:paraId="4045E590" w14:textId="77777777" w:rsidR="00370950" w:rsidRPr="00544C46" w:rsidRDefault="00370950" w:rsidP="00BA6841">
            <w:pPr>
              <w:rPr>
                <w:rFonts w:ascii="Arial" w:hAnsi="Arial" w:cs="Arial"/>
              </w:rPr>
            </w:pPr>
            <w:r w:rsidRPr="00544C46">
              <w:rPr>
                <w:rFonts w:ascii="Arial" w:hAnsi="Arial" w:cs="Arial"/>
              </w:rPr>
              <w:t>Part de</w:t>
            </w:r>
          </w:p>
        </w:tc>
        <w:tc>
          <w:tcPr>
            <w:tcW w:w="1294" w:type="dxa"/>
            <w:tcBorders>
              <w:bottom w:val="single" w:sz="12" w:space="0" w:color="auto"/>
            </w:tcBorders>
            <w:vAlign w:val="center"/>
          </w:tcPr>
          <w:p w14:paraId="54849449" w14:textId="77777777" w:rsidR="00370950" w:rsidRPr="00544C46" w:rsidRDefault="00370950" w:rsidP="00BA6841">
            <w:pPr>
              <w:rPr>
                <w:rFonts w:ascii="Arial" w:hAnsi="Arial" w:cs="Arial"/>
              </w:rPr>
            </w:pPr>
            <w:r w:rsidRPr="00544C46">
              <w:rPr>
                <w:rFonts w:ascii="Arial" w:hAnsi="Arial" w:cs="Arial"/>
              </w:rPr>
              <w:t>Part de</w:t>
            </w:r>
          </w:p>
        </w:tc>
      </w:tr>
      <w:tr w:rsidR="00370950" w:rsidRPr="00544C46" w14:paraId="3C0661F6" w14:textId="77777777" w:rsidTr="008310F1">
        <w:trPr>
          <w:cantSplit/>
          <w:trHeight w:val="82"/>
          <w:jc w:val="center"/>
        </w:trPr>
        <w:tc>
          <w:tcPr>
            <w:tcW w:w="10638" w:type="dxa"/>
            <w:gridSpan w:val="8"/>
            <w:tcBorders>
              <w:top w:val="single" w:sz="12" w:space="0" w:color="auto"/>
              <w:bottom w:val="single" w:sz="6" w:space="0" w:color="auto"/>
            </w:tcBorders>
          </w:tcPr>
          <w:p w14:paraId="26AC535A" w14:textId="77777777" w:rsidR="00370950" w:rsidRPr="00544C46" w:rsidRDefault="00370950" w:rsidP="00BA6841">
            <w:pPr>
              <w:rPr>
                <w:rFonts w:cs="Arial"/>
              </w:rPr>
            </w:pPr>
            <w:r w:rsidRPr="00544C46">
              <w:rPr>
                <w:rFonts w:cs="Arial"/>
              </w:rPr>
              <w:t>Missions de base de la loi MOP</w:t>
            </w:r>
          </w:p>
        </w:tc>
      </w:tr>
      <w:tr w:rsidR="00370950" w:rsidRPr="00B526A5" w14:paraId="60743486" w14:textId="77777777" w:rsidTr="00802D2E">
        <w:trPr>
          <w:trHeight w:val="4365"/>
          <w:jc w:val="center"/>
        </w:trPr>
        <w:tc>
          <w:tcPr>
            <w:tcW w:w="1870" w:type="dxa"/>
            <w:tcBorders>
              <w:top w:val="single" w:sz="6" w:space="0" w:color="auto"/>
              <w:bottom w:val="single" w:sz="12" w:space="0" w:color="auto"/>
            </w:tcBorders>
            <w:vAlign w:val="center"/>
          </w:tcPr>
          <w:p w14:paraId="129A0AAE" w14:textId="0F4D3C13" w:rsidR="00370950" w:rsidRPr="006E745F" w:rsidRDefault="00595665" w:rsidP="007235C7">
            <w:pPr>
              <w:jc w:val="left"/>
              <w:rPr>
                <w:rFonts w:ascii="Arial" w:hAnsi="Arial" w:cs="Arial"/>
                <w:lang w:val="en-US"/>
              </w:rPr>
            </w:pPr>
            <w:r w:rsidRPr="006E745F">
              <w:rPr>
                <w:rFonts w:ascii="Arial" w:hAnsi="Arial" w:cs="Arial"/>
                <w:lang w:val="en-US"/>
              </w:rPr>
              <w:t>A</w:t>
            </w:r>
            <w:r w:rsidR="00802D2E">
              <w:rPr>
                <w:rFonts w:ascii="Arial" w:hAnsi="Arial" w:cs="Arial"/>
                <w:lang w:val="en-US"/>
              </w:rPr>
              <w:t>VP</w:t>
            </w:r>
          </w:p>
          <w:p w14:paraId="30026922" w14:textId="77777777" w:rsidR="00BA6841" w:rsidRPr="00544C46" w:rsidRDefault="00BA6841" w:rsidP="007235C7">
            <w:pPr>
              <w:jc w:val="left"/>
              <w:rPr>
                <w:rFonts w:ascii="Arial" w:hAnsi="Arial" w:cs="Arial"/>
                <w:lang w:val="en-US"/>
              </w:rPr>
            </w:pPr>
          </w:p>
          <w:p w14:paraId="048D52C2" w14:textId="1E669B3D" w:rsidR="00370950" w:rsidRDefault="00370950" w:rsidP="007235C7">
            <w:pPr>
              <w:jc w:val="left"/>
              <w:rPr>
                <w:rFonts w:ascii="Arial" w:hAnsi="Arial" w:cs="Arial"/>
                <w:lang w:val="en-US"/>
              </w:rPr>
            </w:pPr>
            <w:r w:rsidRPr="00544C46">
              <w:rPr>
                <w:rFonts w:ascii="Arial" w:hAnsi="Arial" w:cs="Arial"/>
                <w:lang w:val="en-US"/>
              </w:rPr>
              <w:t>PRO</w:t>
            </w:r>
          </w:p>
          <w:p w14:paraId="615E2330" w14:textId="77777777" w:rsidR="00BA6841" w:rsidRPr="00544C46" w:rsidRDefault="00BA6841" w:rsidP="007235C7">
            <w:pPr>
              <w:jc w:val="left"/>
              <w:rPr>
                <w:rFonts w:ascii="Arial" w:hAnsi="Arial" w:cs="Arial"/>
                <w:lang w:val="en-US"/>
              </w:rPr>
            </w:pPr>
          </w:p>
          <w:p w14:paraId="3CAC9B44" w14:textId="6DAF03ED" w:rsidR="00370950" w:rsidRPr="005343AE" w:rsidRDefault="00595665" w:rsidP="007235C7">
            <w:pPr>
              <w:jc w:val="left"/>
              <w:rPr>
                <w:rFonts w:ascii="Arial" w:hAnsi="Arial" w:cs="Arial"/>
                <w:lang w:val="en-US"/>
              </w:rPr>
            </w:pPr>
            <w:r>
              <w:rPr>
                <w:rFonts w:ascii="Arial" w:hAnsi="Arial" w:cs="Arial"/>
                <w:lang w:val="en-US"/>
              </w:rPr>
              <w:t>ACT</w:t>
            </w:r>
          </w:p>
          <w:p w14:paraId="24DDE461" w14:textId="77777777" w:rsidR="00BA6841" w:rsidRPr="005343AE" w:rsidRDefault="00BA6841" w:rsidP="007235C7">
            <w:pPr>
              <w:jc w:val="left"/>
              <w:rPr>
                <w:rFonts w:ascii="Arial" w:hAnsi="Arial" w:cs="Arial"/>
                <w:lang w:val="en-US"/>
              </w:rPr>
            </w:pPr>
          </w:p>
          <w:p w14:paraId="44CD61C9" w14:textId="6ED54E20" w:rsidR="00370950" w:rsidRPr="005343AE" w:rsidRDefault="0060777B" w:rsidP="007235C7">
            <w:pPr>
              <w:jc w:val="left"/>
              <w:rPr>
                <w:rFonts w:ascii="Arial" w:hAnsi="Arial" w:cs="Arial"/>
                <w:lang w:val="en-US"/>
              </w:rPr>
            </w:pPr>
            <w:r>
              <w:rPr>
                <w:rFonts w:ascii="Arial" w:hAnsi="Arial" w:cs="Arial"/>
                <w:lang w:val="en-US"/>
              </w:rPr>
              <w:t>EXE</w:t>
            </w:r>
          </w:p>
          <w:p w14:paraId="03E9E898" w14:textId="77777777" w:rsidR="00BA6841" w:rsidRPr="005343AE" w:rsidRDefault="00BA6841" w:rsidP="007235C7">
            <w:pPr>
              <w:jc w:val="left"/>
              <w:rPr>
                <w:rFonts w:ascii="Arial" w:hAnsi="Arial" w:cs="Arial"/>
                <w:lang w:val="en-US"/>
              </w:rPr>
            </w:pPr>
          </w:p>
          <w:p w14:paraId="162D2CF2" w14:textId="5FAF1483" w:rsidR="00370950" w:rsidRPr="00721A6F" w:rsidRDefault="00370950" w:rsidP="007235C7">
            <w:pPr>
              <w:jc w:val="left"/>
              <w:rPr>
                <w:rFonts w:ascii="Arial" w:hAnsi="Arial" w:cs="Arial"/>
                <w:lang w:val="en-US"/>
              </w:rPr>
            </w:pPr>
            <w:r w:rsidRPr="00721A6F">
              <w:rPr>
                <w:rFonts w:ascii="Arial" w:hAnsi="Arial" w:cs="Arial"/>
                <w:lang w:val="en-US"/>
              </w:rPr>
              <w:t>DET</w:t>
            </w:r>
          </w:p>
          <w:p w14:paraId="5AB2D5E8" w14:textId="77777777" w:rsidR="00BA6841" w:rsidRPr="00721A6F" w:rsidRDefault="00BA6841" w:rsidP="007235C7">
            <w:pPr>
              <w:jc w:val="left"/>
              <w:rPr>
                <w:rFonts w:ascii="Arial" w:hAnsi="Arial" w:cs="Arial"/>
                <w:lang w:val="en-US"/>
              </w:rPr>
            </w:pPr>
          </w:p>
          <w:p w14:paraId="5E21F9FB" w14:textId="0EA40572" w:rsidR="00370950" w:rsidRPr="00721A6F" w:rsidRDefault="00595665" w:rsidP="007235C7">
            <w:pPr>
              <w:jc w:val="left"/>
              <w:rPr>
                <w:rFonts w:ascii="Arial" w:hAnsi="Arial" w:cs="Arial"/>
                <w:lang w:val="en-US"/>
              </w:rPr>
            </w:pPr>
            <w:r w:rsidRPr="00721A6F">
              <w:rPr>
                <w:rFonts w:ascii="Arial" w:hAnsi="Arial" w:cs="Arial"/>
                <w:lang w:val="en-US"/>
              </w:rPr>
              <w:t>AOR</w:t>
            </w:r>
          </w:p>
        </w:tc>
        <w:tc>
          <w:tcPr>
            <w:tcW w:w="1007" w:type="dxa"/>
            <w:tcBorders>
              <w:top w:val="single" w:sz="6" w:space="0" w:color="auto"/>
              <w:bottom w:val="single" w:sz="12" w:space="0" w:color="auto"/>
            </w:tcBorders>
          </w:tcPr>
          <w:p w14:paraId="271B2813" w14:textId="77777777" w:rsidR="00370950" w:rsidRPr="00721A6F" w:rsidRDefault="00370950" w:rsidP="00BA6841">
            <w:pPr>
              <w:rPr>
                <w:rFonts w:ascii="Arial" w:hAnsi="Arial" w:cs="Arial"/>
                <w:lang w:val="en-US"/>
              </w:rPr>
            </w:pPr>
          </w:p>
          <w:p w14:paraId="5CE41F8A" w14:textId="77777777" w:rsidR="00B51558" w:rsidRPr="00721A6F" w:rsidRDefault="00B51558" w:rsidP="00BA6841">
            <w:pPr>
              <w:rPr>
                <w:rFonts w:ascii="Arial" w:hAnsi="Arial" w:cs="Arial"/>
                <w:lang w:val="en-US"/>
              </w:rPr>
            </w:pPr>
          </w:p>
          <w:p w14:paraId="6D6EECD9" w14:textId="77777777" w:rsidR="00B51558" w:rsidRPr="00721A6F" w:rsidRDefault="00B51558" w:rsidP="00BA6841">
            <w:pPr>
              <w:rPr>
                <w:rFonts w:ascii="Arial" w:hAnsi="Arial" w:cs="Arial"/>
                <w:lang w:val="en-US"/>
              </w:rPr>
            </w:pPr>
          </w:p>
          <w:p w14:paraId="1EA91F0A" w14:textId="77777777" w:rsidR="00B51558" w:rsidRPr="00721A6F" w:rsidRDefault="00B51558" w:rsidP="00BA6841">
            <w:pPr>
              <w:rPr>
                <w:rFonts w:ascii="Arial" w:hAnsi="Arial" w:cs="Arial"/>
                <w:lang w:val="en-US"/>
              </w:rPr>
            </w:pPr>
          </w:p>
          <w:p w14:paraId="1C242E94" w14:textId="77777777" w:rsidR="00B51558" w:rsidRPr="00721A6F" w:rsidRDefault="00B51558" w:rsidP="00BA6841">
            <w:pPr>
              <w:rPr>
                <w:rFonts w:ascii="Arial" w:hAnsi="Arial" w:cs="Arial"/>
                <w:lang w:val="en-US"/>
              </w:rPr>
            </w:pPr>
          </w:p>
          <w:p w14:paraId="446C185C" w14:textId="77777777" w:rsidR="00B51558" w:rsidRPr="00721A6F" w:rsidRDefault="00B51558" w:rsidP="00BA6841">
            <w:pPr>
              <w:rPr>
                <w:rFonts w:ascii="Arial" w:hAnsi="Arial" w:cs="Arial"/>
                <w:lang w:val="en-US"/>
              </w:rPr>
            </w:pPr>
          </w:p>
          <w:p w14:paraId="564ACDFC" w14:textId="77777777" w:rsidR="00B51558" w:rsidRPr="00721A6F" w:rsidRDefault="00B51558" w:rsidP="00BA6841">
            <w:pPr>
              <w:rPr>
                <w:rFonts w:ascii="Arial" w:hAnsi="Arial" w:cs="Arial"/>
                <w:lang w:val="en-US"/>
              </w:rPr>
            </w:pPr>
          </w:p>
          <w:p w14:paraId="6F843E3F" w14:textId="77777777" w:rsidR="00B51558" w:rsidRPr="00721A6F" w:rsidRDefault="00B51558" w:rsidP="00BA6841">
            <w:pPr>
              <w:rPr>
                <w:rFonts w:ascii="Arial" w:hAnsi="Arial" w:cs="Arial"/>
                <w:lang w:val="en-US"/>
              </w:rPr>
            </w:pPr>
          </w:p>
          <w:p w14:paraId="36C39FB1" w14:textId="77777777" w:rsidR="00B51558" w:rsidRPr="00721A6F" w:rsidRDefault="00B51558" w:rsidP="00BA6841">
            <w:pPr>
              <w:rPr>
                <w:rFonts w:ascii="Arial" w:hAnsi="Arial" w:cs="Arial"/>
                <w:lang w:val="en-US"/>
              </w:rPr>
            </w:pPr>
          </w:p>
          <w:p w14:paraId="5EFC7DD7" w14:textId="77777777" w:rsidR="00B51558" w:rsidRPr="00721A6F" w:rsidRDefault="00B51558" w:rsidP="00BA6841">
            <w:pPr>
              <w:rPr>
                <w:rFonts w:ascii="Arial" w:hAnsi="Arial" w:cs="Arial"/>
                <w:lang w:val="en-US"/>
              </w:rPr>
            </w:pPr>
          </w:p>
          <w:p w14:paraId="6F12943E" w14:textId="77777777" w:rsidR="00B51558" w:rsidRPr="00721A6F" w:rsidRDefault="00B51558" w:rsidP="00BA6841">
            <w:pPr>
              <w:rPr>
                <w:rFonts w:ascii="Arial" w:hAnsi="Arial" w:cs="Arial"/>
                <w:lang w:val="en-US"/>
              </w:rPr>
            </w:pPr>
          </w:p>
          <w:p w14:paraId="164F12FA" w14:textId="77777777" w:rsidR="00B51558" w:rsidRPr="00721A6F" w:rsidRDefault="00B51558" w:rsidP="00BA6841">
            <w:pPr>
              <w:rPr>
                <w:rFonts w:ascii="Arial" w:hAnsi="Arial" w:cs="Arial"/>
                <w:lang w:val="en-US"/>
              </w:rPr>
            </w:pPr>
          </w:p>
          <w:p w14:paraId="441A14AF" w14:textId="77777777" w:rsidR="00B51558" w:rsidRPr="00721A6F" w:rsidRDefault="00B51558" w:rsidP="00BA6841">
            <w:pPr>
              <w:rPr>
                <w:rFonts w:ascii="Arial" w:hAnsi="Arial" w:cs="Arial"/>
                <w:lang w:val="en-US"/>
              </w:rPr>
            </w:pPr>
          </w:p>
          <w:p w14:paraId="25BFD7C9" w14:textId="77777777" w:rsidR="00B51558" w:rsidRPr="00721A6F" w:rsidRDefault="00B51558" w:rsidP="00BA6841">
            <w:pPr>
              <w:rPr>
                <w:rFonts w:ascii="Arial" w:hAnsi="Arial" w:cs="Arial"/>
                <w:lang w:val="en-US"/>
              </w:rPr>
            </w:pPr>
          </w:p>
          <w:p w14:paraId="5880099E" w14:textId="4BA4FA72" w:rsidR="00B51558" w:rsidRPr="00721A6F" w:rsidRDefault="00B51558" w:rsidP="00BA6841">
            <w:pPr>
              <w:rPr>
                <w:rFonts w:ascii="Arial" w:hAnsi="Arial" w:cs="Arial"/>
                <w:lang w:val="en-US"/>
              </w:rPr>
            </w:pPr>
          </w:p>
        </w:tc>
        <w:tc>
          <w:tcPr>
            <w:tcW w:w="1294" w:type="dxa"/>
            <w:tcBorders>
              <w:top w:val="single" w:sz="6" w:space="0" w:color="auto"/>
              <w:bottom w:val="single" w:sz="12" w:space="0" w:color="auto"/>
            </w:tcBorders>
          </w:tcPr>
          <w:p w14:paraId="42FDE0C5" w14:textId="77777777" w:rsidR="00370950" w:rsidRPr="00721A6F" w:rsidRDefault="00370950" w:rsidP="00BA6841">
            <w:pPr>
              <w:rPr>
                <w:rFonts w:ascii="Arial" w:hAnsi="Arial" w:cs="Arial"/>
                <w:lang w:val="en-US"/>
              </w:rPr>
            </w:pPr>
          </w:p>
        </w:tc>
        <w:tc>
          <w:tcPr>
            <w:tcW w:w="1293" w:type="dxa"/>
            <w:tcBorders>
              <w:top w:val="single" w:sz="6" w:space="0" w:color="auto"/>
              <w:bottom w:val="single" w:sz="12" w:space="0" w:color="auto"/>
            </w:tcBorders>
          </w:tcPr>
          <w:p w14:paraId="20A4AE66" w14:textId="77777777" w:rsidR="00370950" w:rsidRPr="00721A6F" w:rsidRDefault="00370950" w:rsidP="00BA6841">
            <w:pPr>
              <w:rPr>
                <w:rFonts w:ascii="Arial" w:hAnsi="Arial" w:cs="Arial"/>
                <w:lang w:val="en-US"/>
              </w:rPr>
            </w:pPr>
          </w:p>
        </w:tc>
        <w:tc>
          <w:tcPr>
            <w:tcW w:w="1293" w:type="dxa"/>
            <w:tcBorders>
              <w:top w:val="single" w:sz="6" w:space="0" w:color="auto"/>
              <w:bottom w:val="single" w:sz="12" w:space="0" w:color="auto"/>
            </w:tcBorders>
          </w:tcPr>
          <w:p w14:paraId="68C347CF" w14:textId="77777777" w:rsidR="00370950" w:rsidRPr="00721A6F" w:rsidRDefault="00370950" w:rsidP="00BA6841">
            <w:pPr>
              <w:rPr>
                <w:rFonts w:ascii="Arial" w:hAnsi="Arial" w:cs="Arial"/>
                <w:lang w:val="en-US"/>
              </w:rPr>
            </w:pPr>
          </w:p>
        </w:tc>
        <w:tc>
          <w:tcPr>
            <w:tcW w:w="1294" w:type="dxa"/>
            <w:tcBorders>
              <w:top w:val="single" w:sz="6" w:space="0" w:color="auto"/>
              <w:bottom w:val="single" w:sz="12" w:space="0" w:color="auto"/>
            </w:tcBorders>
          </w:tcPr>
          <w:p w14:paraId="26A6B85A" w14:textId="77777777" w:rsidR="00370950" w:rsidRPr="00721A6F" w:rsidRDefault="00370950" w:rsidP="00BA6841">
            <w:pPr>
              <w:rPr>
                <w:rFonts w:ascii="Arial" w:hAnsi="Arial" w:cs="Arial"/>
                <w:lang w:val="en-US"/>
              </w:rPr>
            </w:pPr>
          </w:p>
        </w:tc>
        <w:tc>
          <w:tcPr>
            <w:tcW w:w="1293" w:type="dxa"/>
            <w:tcBorders>
              <w:top w:val="single" w:sz="6" w:space="0" w:color="auto"/>
              <w:bottom w:val="single" w:sz="12" w:space="0" w:color="auto"/>
            </w:tcBorders>
          </w:tcPr>
          <w:p w14:paraId="64FB1A9A" w14:textId="77777777" w:rsidR="00370950" w:rsidRPr="00721A6F" w:rsidRDefault="00370950" w:rsidP="00BA6841">
            <w:pPr>
              <w:rPr>
                <w:rFonts w:ascii="Arial" w:hAnsi="Arial" w:cs="Arial"/>
                <w:lang w:val="en-US"/>
              </w:rPr>
            </w:pPr>
          </w:p>
        </w:tc>
        <w:tc>
          <w:tcPr>
            <w:tcW w:w="1294" w:type="dxa"/>
            <w:tcBorders>
              <w:top w:val="single" w:sz="6" w:space="0" w:color="auto"/>
              <w:bottom w:val="single" w:sz="12" w:space="0" w:color="auto"/>
            </w:tcBorders>
          </w:tcPr>
          <w:p w14:paraId="103871D8" w14:textId="77777777" w:rsidR="00370950" w:rsidRPr="00721A6F" w:rsidRDefault="00370950" w:rsidP="00BA6841">
            <w:pPr>
              <w:rPr>
                <w:rFonts w:ascii="Arial" w:hAnsi="Arial" w:cs="Arial"/>
                <w:lang w:val="en-US"/>
              </w:rPr>
            </w:pPr>
          </w:p>
        </w:tc>
      </w:tr>
      <w:tr w:rsidR="00370950" w:rsidRPr="00544C46" w14:paraId="657E16C5" w14:textId="77777777" w:rsidTr="008310F1">
        <w:trPr>
          <w:cantSplit/>
          <w:jc w:val="center"/>
        </w:trPr>
        <w:tc>
          <w:tcPr>
            <w:tcW w:w="1870" w:type="dxa"/>
            <w:tcBorders>
              <w:top w:val="single" w:sz="6" w:space="0" w:color="auto"/>
            </w:tcBorders>
          </w:tcPr>
          <w:p w14:paraId="650FD657" w14:textId="77777777" w:rsidR="00370950" w:rsidRPr="00544C46" w:rsidRDefault="00370950" w:rsidP="00BA6841">
            <w:pPr>
              <w:rPr>
                <w:rFonts w:ascii="Arial" w:hAnsi="Arial" w:cs="Arial"/>
              </w:rPr>
            </w:pPr>
            <w:r w:rsidRPr="00544C46">
              <w:rPr>
                <w:rFonts w:ascii="Arial" w:hAnsi="Arial" w:cs="Arial"/>
              </w:rPr>
              <w:t>Total HT</w:t>
            </w:r>
          </w:p>
          <w:p w14:paraId="2B9EA365" w14:textId="77777777" w:rsidR="00370950" w:rsidRPr="00544C46" w:rsidRDefault="00370950" w:rsidP="00BA6841">
            <w:pPr>
              <w:rPr>
                <w:rFonts w:ascii="Arial" w:hAnsi="Arial" w:cs="Arial"/>
              </w:rPr>
            </w:pPr>
            <w:r w:rsidRPr="00544C46">
              <w:rPr>
                <w:rFonts w:ascii="Arial" w:hAnsi="Arial" w:cs="Arial"/>
              </w:rPr>
              <w:t>TVA</w:t>
            </w:r>
          </w:p>
        </w:tc>
        <w:tc>
          <w:tcPr>
            <w:tcW w:w="1007" w:type="dxa"/>
            <w:vMerge w:val="restart"/>
            <w:tcBorders>
              <w:top w:val="single" w:sz="6" w:space="0" w:color="auto"/>
            </w:tcBorders>
            <w:vAlign w:val="center"/>
          </w:tcPr>
          <w:p w14:paraId="7FEF20B8" w14:textId="77777777" w:rsidR="00370950" w:rsidRPr="00544C46" w:rsidRDefault="00370950" w:rsidP="00BA6841">
            <w:pPr>
              <w:rPr>
                <w:rFonts w:ascii="Arial" w:hAnsi="Arial" w:cs="Arial"/>
              </w:rPr>
            </w:pPr>
            <w:r w:rsidRPr="00544C46">
              <w:rPr>
                <w:rFonts w:ascii="Arial" w:hAnsi="Arial" w:cs="Arial"/>
              </w:rPr>
              <w:t>100 %</w:t>
            </w:r>
          </w:p>
        </w:tc>
        <w:tc>
          <w:tcPr>
            <w:tcW w:w="1294" w:type="dxa"/>
            <w:tcBorders>
              <w:top w:val="single" w:sz="6" w:space="0" w:color="auto"/>
            </w:tcBorders>
          </w:tcPr>
          <w:p w14:paraId="13C73A8B" w14:textId="77777777" w:rsidR="00370950" w:rsidRPr="00544C46" w:rsidRDefault="00370950" w:rsidP="00BA6841">
            <w:pPr>
              <w:rPr>
                <w:rFonts w:ascii="Arial" w:hAnsi="Arial" w:cs="Arial"/>
              </w:rPr>
            </w:pPr>
          </w:p>
        </w:tc>
        <w:tc>
          <w:tcPr>
            <w:tcW w:w="1293" w:type="dxa"/>
            <w:tcBorders>
              <w:top w:val="single" w:sz="6" w:space="0" w:color="auto"/>
            </w:tcBorders>
          </w:tcPr>
          <w:p w14:paraId="5D1D982C" w14:textId="77777777" w:rsidR="00370950" w:rsidRPr="00544C46" w:rsidRDefault="00370950" w:rsidP="00BA6841">
            <w:pPr>
              <w:rPr>
                <w:rFonts w:ascii="Arial" w:hAnsi="Arial" w:cs="Arial"/>
              </w:rPr>
            </w:pPr>
          </w:p>
        </w:tc>
        <w:tc>
          <w:tcPr>
            <w:tcW w:w="1293" w:type="dxa"/>
            <w:tcBorders>
              <w:top w:val="single" w:sz="6" w:space="0" w:color="auto"/>
            </w:tcBorders>
          </w:tcPr>
          <w:p w14:paraId="5363BA3B" w14:textId="77777777" w:rsidR="00370950" w:rsidRPr="00544C46" w:rsidRDefault="00370950" w:rsidP="00BA6841">
            <w:pPr>
              <w:rPr>
                <w:rFonts w:ascii="Arial" w:hAnsi="Arial" w:cs="Arial"/>
              </w:rPr>
            </w:pPr>
          </w:p>
        </w:tc>
        <w:tc>
          <w:tcPr>
            <w:tcW w:w="1294" w:type="dxa"/>
            <w:tcBorders>
              <w:top w:val="single" w:sz="6" w:space="0" w:color="auto"/>
            </w:tcBorders>
          </w:tcPr>
          <w:p w14:paraId="33EC5901" w14:textId="77777777" w:rsidR="00370950" w:rsidRPr="00544C46" w:rsidRDefault="00370950" w:rsidP="00BA6841">
            <w:pPr>
              <w:rPr>
                <w:rFonts w:ascii="Arial" w:hAnsi="Arial" w:cs="Arial"/>
              </w:rPr>
            </w:pPr>
          </w:p>
        </w:tc>
        <w:tc>
          <w:tcPr>
            <w:tcW w:w="1293" w:type="dxa"/>
            <w:tcBorders>
              <w:top w:val="single" w:sz="6" w:space="0" w:color="auto"/>
            </w:tcBorders>
          </w:tcPr>
          <w:p w14:paraId="0D1F409A" w14:textId="77777777" w:rsidR="00370950" w:rsidRPr="00544C46" w:rsidRDefault="00370950" w:rsidP="00BA6841">
            <w:pPr>
              <w:rPr>
                <w:rFonts w:ascii="Arial" w:hAnsi="Arial" w:cs="Arial"/>
              </w:rPr>
            </w:pPr>
          </w:p>
        </w:tc>
        <w:tc>
          <w:tcPr>
            <w:tcW w:w="1294" w:type="dxa"/>
            <w:tcBorders>
              <w:top w:val="single" w:sz="6" w:space="0" w:color="auto"/>
            </w:tcBorders>
          </w:tcPr>
          <w:p w14:paraId="02FE0122" w14:textId="77777777" w:rsidR="00370950" w:rsidRPr="00544C46" w:rsidRDefault="00370950" w:rsidP="00BA6841">
            <w:pPr>
              <w:rPr>
                <w:rFonts w:ascii="Arial" w:hAnsi="Arial" w:cs="Arial"/>
              </w:rPr>
            </w:pPr>
          </w:p>
        </w:tc>
      </w:tr>
      <w:tr w:rsidR="00370950" w:rsidRPr="00544C46" w14:paraId="0BBF8AD4" w14:textId="77777777" w:rsidTr="008310F1">
        <w:trPr>
          <w:cantSplit/>
          <w:jc w:val="center"/>
        </w:trPr>
        <w:tc>
          <w:tcPr>
            <w:tcW w:w="1870" w:type="dxa"/>
          </w:tcPr>
          <w:p w14:paraId="313C5DDC" w14:textId="77777777" w:rsidR="00370950" w:rsidRPr="00544C46" w:rsidRDefault="00370950" w:rsidP="00BA6841">
            <w:pPr>
              <w:rPr>
                <w:rFonts w:ascii="Arial" w:hAnsi="Arial" w:cs="Arial"/>
              </w:rPr>
            </w:pPr>
            <w:r w:rsidRPr="00544C46">
              <w:rPr>
                <w:rFonts w:ascii="Arial" w:hAnsi="Arial" w:cs="Arial"/>
              </w:rPr>
              <w:t>Total TTC</w:t>
            </w:r>
          </w:p>
        </w:tc>
        <w:tc>
          <w:tcPr>
            <w:tcW w:w="1007" w:type="dxa"/>
            <w:vMerge/>
            <w:tcBorders>
              <w:bottom w:val="double" w:sz="6" w:space="0" w:color="auto"/>
            </w:tcBorders>
          </w:tcPr>
          <w:p w14:paraId="73E986AD" w14:textId="77777777" w:rsidR="00370950" w:rsidRPr="00544C46" w:rsidRDefault="00370950" w:rsidP="00BA6841">
            <w:pPr>
              <w:rPr>
                <w:rFonts w:ascii="Arial" w:hAnsi="Arial" w:cs="Arial"/>
              </w:rPr>
            </w:pPr>
          </w:p>
        </w:tc>
        <w:tc>
          <w:tcPr>
            <w:tcW w:w="1294" w:type="dxa"/>
          </w:tcPr>
          <w:p w14:paraId="60E09F2B" w14:textId="77777777" w:rsidR="00370950" w:rsidRPr="00544C46" w:rsidRDefault="00370950" w:rsidP="00BA6841">
            <w:pPr>
              <w:rPr>
                <w:rFonts w:ascii="Arial" w:hAnsi="Arial" w:cs="Arial"/>
              </w:rPr>
            </w:pPr>
          </w:p>
        </w:tc>
        <w:tc>
          <w:tcPr>
            <w:tcW w:w="1293" w:type="dxa"/>
          </w:tcPr>
          <w:p w14:paraId="24472C6F" w14:textId="77777777" w:rsidR="00370950" w:rsidRPr="00544C46" w:rsidRDefault="00370950" w:rsidP="00BA6841">
            <w:pPr>
              <w:rPr>
                <w:rFonts w:ascii="Arial" w:hAnsi="Arial" w:cs="Arial"/>
              </w:rPr>
            </w:pPr>
          </w:p>
        </w:tc>
        <w:tc>
          <w:tcPr>
            <w:tcW w:w="1293" w:type="dxa"/>
          </w:tcPr>
          <w:p w14:paraId="598062CF" w14:textId="77777777" w:rsidR="00370950" w:rsidRPr="00544C46" w:rsidRDefault="00370950" w:rsidP="00BA6841">
            <w:pPr>
              <w:rPr>
                <w:rFonts w:ascii="Arial" w:hAnsi="Arial" w:cs="Arial"/>
              </w:rPr>
            </w:pPr>
          </w:p>
        </w:tc>
        <w:tc>
          <w:tcPr>
            <w:tcW w:w="1294" w:type="dxa"/>
          </w:tcPr>
          <w:p w14:paraId="2D5B79CA" w14:textId="77777777" w:rsidR="00370950" w:rsidRPr="00544C46" w:rsidRDefault="00370950" w:rsidP="00BA6841">
            <w:pPr>
              <w:rPr>
                <w:rFonts w:ascii="Arial" w:hAnsi="Arial" w:cs="Arial"/>
              </w:rPr>
            </w:pPr>
          </w:p>
        </w:tc>
        <w:tc>
          <w:tcPr>
            <w:tcW w:w="1293" w:type="dxa"/>
          </w:tcPr>
          <w:p w14:paraId="295C0503" w14:textId="77777777" w:rsidR="00370950" w:rsidRPr="00544C46" w:rsidRDefault="00370950" w:rsidP="00BA6841">
            <w:pPr>
              <w:rPr>
                <w:rFonts w:ascii="Arial" w:hAnsi="Arial" w:cs="Arial"/>
              </w:rPr>
            </w:pPr>
          </w:p>
        </w:tc>
        <w:tc>
          <w:tcPr>
            <w:tcW w:w="1294" w:type="dxa"/>
          </w:tcPr>
          <w:p w14:paraId="4A391AA2" w14:textId="77777777" w:rsidR="00370950" w:rsidRPr="00544C46" w:rsidRDefault="00370950" w:rsidP="00BA6841">
            <w:pPr>
              <w:rPr>
                <w:rFonts w:ascii="Arial" w:hAnsi="Arial" w:cs="Arial"/>
              </w:rPr>
            </w:pPr>
          </w:p>
        </w:tc>
      </w:tr>
    </w:tbl>
    <w:p w14:paraId="4E3D8F8D" w14:textId="77777777" w:rsidR="00370950" w:rsidRPr="00544C46" w:rsidRDefault="00370950" w:rsidP="00BA6841">
      <w:pPr>
        <w:rPr>
          <w:rFonts w:ascii="Arial" w:hAnsi="Arial" w:cs="Arial"/>
        </w:rPr>
      </w:pPr>
      <w:bookmarkStart w:id="71" w:name="_Toc90964052"/>
      <w:bookmarkStart w:id="72" w:name="_Toc97094706"/>
      <w:bookmarkStart w:id="73" w:name="_Toc113087244"/>
    </w:p>
    <w:p w14:paraId="5A67F275" w14:textId="77777777" w:rsidR="00370950" w:rsidRPr="00544C46" w:rsidRDefault="00370950" w:rsidP="00BA6841">
      <w:pPr>
        <w:rPr>
          <w:rFonts w:ascii="Arial" w:hAnsi="Arial" w:cs="Arial"/>
        </w:rPr>
      </w:pPr>
    </w:p>
    <w:p w14:paraId="34AC9760" w14:textId="5B43F5B4" w:rsidR="006B5CB4" w:rsidRDefault="00370950" w:rsidP="00BA6841">
      <w:pPr>
        <w:rPr>
          <w:b/>
          <w:u w:val="single"/>
        </w:rPr>
      </w:pPr>
      <w:r w:rsidRPr="00544C46">
        <w:br w:type="page"/>
      </w:r>
      <w:r w:rsidR="006E5CCE" w:rsidRPr="006E5CCE">
        <w:rPr>
          <w:b/>
          <w:u w:val="single"/>
        </w:rPr>
        <w:lastRenderedPageBreak/>
        <w:t>Eléments de m</w:t>
      </w:r>
      <w:r w:rsidRPr="00C34EC8">
        <w:rPr>
          <w:b/>
          <w:u w:val="single"/>
        </w:rPr>
        <w:t xml:space="preserve">issions complémentaires confiées </w:t>
      </w:r>
      <w:bookmarkEnd w:id="71"/>
      <w:bookmarkEnd w:id="72"/>
      <w:bookmarkEnd w:id="73"/>
      <w:r w:rsidR="00593690">
        <w:rPr>
          <w:b/>
          <w:u w:val="single"/>
        </w:rPr>
        <w:t xml:space="preserve">à la Maîtrise d'Œuvre </w:t>
      </w:r>
    </w:p>
    <w:p w14:paraId="6A1BF925" w14:textId="41E4976A" w:rsidR="007E2A47" w:rsidRPr="00544C46" w:rsidRDefault="007E2A47" w:rsidP="007E2A47">
      <w:r w:rsidRPr="00802D2E">
        <w:t>Mission 1 : Mission DIAG - Diagnostic des existants</w:t>
      </w:r>
    </w:p>
    <w:tbl>
      <w:tblPr>
        <w:tblW w:w="979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207"/>
        <w:gridCol w:w="1125"/>
        <w:gridCol w:w="1293"/>
        <w:gridCol w:w="1293"/>
        <w:gridCol w:w="1294"/>
        <w:gridCol w:w="1293"/>
        <w:gridCol w:w="1294"/>
      </w:tblGrid>
      <w:tr w:rsidR="007E2A47" w:rsidRPr="00544C46" w14:paraId="3E8EA10E" w14:textId="77777777" w:rsidTr="003E5D13">
        <w:trPr>
          <w:cantSplit/>
          <w:jc w:val="center"/>
        </w:trPr>
        <w:tc>
          <w:tcPr>
            <w:tcW w:w="2207" w:type="dxa"/>
            <w:vMerge w:val="restart"/>
            <w:tcBorders>
              <w:top w:val="double" w:sz="6" w:space="0" w:color="auto"/>
              <w:right w:val="single" w:sz="6" w:space="0" w:color="auto"/>
            </w:tcBorders>
            <w:vAlign w:val="center"/>
          </w:tcPr>
          <w:p w14:paraId="4E31E0F3" w14:textId="77777777" w:rsidR="007E2A47" w:rsidRPr="00544C46" w:rsidRDefault="007E2A47" w:rsidP="003E5D13">
            <w:pPr>
              <w:rPr>
                <w:bCs/>
                <w:sz w:val="18"/>
              </w:rPr>
            </w:pPr>
            <w:r w:rsidRPr="00544C46">
              <w:rPr>
                <w:bCs/>
                <w:sz w:val="18"/>
              </w:rPr>
              <w:t>Éléments</w:t>
            </w:r>
          </w:p>
        </w:tc>
        <w:tc>
          <w:tcPr>
            <w:tcW w:w="1125" w:type="dxa"/>
            <w:vMerge w:val="restart"/>
            <w:tcBorders>
              <w:top w:val="double" w:sz="6" w:space="0" w:color="auto"/>
              <w:left w:val="single" w:sz="6" w:space="0" w:color="auto"/>
            </w:tcBorders>
            <w:vAlign w:val="center"/>
          </w:tcPr>
          <w:p w14:paraId="6A8FA251" w14:textId="77777777" w:rsidR="007E2A47" w:rsidRPr="00544C46" w:rsidRDefault="007E2A47" w:rsidP="003E5D13">
            <w:pPr>
              <w:rPr>
                <w:bCs/>
                <w:sz w:val="18"/>
              </w:rPr>
            </w:pPr>
            <w:r w:rsidRPr="00544C46">
              <w:rPr>
                <w:bCs/>
                <w:sz w:val="18"/>
              </w:rPr>
              <w:t>Total global Euros</w:t>
            </w:r>
          </w:p>
        </w:tc>
        <w:tc>
          <w:tcPr>
            <w:tcW w:w="6467" w:type="dxa"/>
            <w:gridSpan w:val="5"/>
            <w:vAlign w:val="center"/>
          </w:tcPr>
          <w:p w14:paraId="2352E7AD" w14:textId="77777777" w:rsidR="007E2A47" w:rsidRPr="00544C46" w:rsidRDefault="007E2A47" w:rsidP="003E5D13">
            <w:pPr>
              <w:rPr>
                <w:bCs/>
                <w:sz w:val="18"/>
              </w:rPr>
            </w:pPr>
            <w:r w:rsidRPr="00544C46">
              <w:rPr>
                <w:bCs/>
                <w:sz w:val="18"/>
              </w:rPr>
              <w:t>Répartition des co-traitants (Euros)</w:t>
            </w:r>
          </w:p>
        </w:tc>
      </w:tr>
      <w:tr w:rsidR="007E2A47" w:rsidRPr="00544C46" w14:paraId="5C6D083C" w14:textId="77777777" w:rsidTr="003E5D13">
        <w:trPr>
          <w:cantSplit/>
          <w:jc w:val="center"/>
        </w:trPr>
        <w:tc>
          <w:tcPr>
            <w:tcW w:w="2207" w:type="dxa"/>
            <w:vMerge/>
            <w:tcBorders>
              <w:bottom w:val="single" w:sz="6" w:space="0" w:color="auto"/>
              <w:right w:val="single" w:sz="6" w:space="0" w:color="auto"/>
            </w:tcBorders>
          </w:tcPr>
          <w:p w14:paraId="00C55B53" w14:textId="77777777" w:rsidR="007E2A47" w:rsidRPr="00544C46" w:rsidRDefault="007E2A47" w:rsidP="003E5D13">
            <w:pPr>
              <w:rPr>
                <w:bCs/>
                <w:sz w:val="18"/>
              </w:rPr>
            </w:pPr>
          </w:p>
        </w:tc>
        <w:tc>
          <w:tcPr>
            <w:tcW w:w="1125" w:type="dxa"/>
            <w:vMerge/>
            <w:tcBorders>
              <w:left w:val="single" w:sz="6" w:space="0" w:color="auto"/>
              <w:bottom w:val="single" w:sz="6" w:space="0" w:color="auto"/>
            </w:tcBorders>
          </w:tcPr>
          <w:p w14:paraId="2E4D2C56" w14:textId="77777777" w:rsidR="007E2A47" w:rsidRPr="00544C46" w:rsidRDefault="007E2A47" w:rsidP="003E5D13">
            <w:pPr>
              <w:rPr>
                <w:bCs/>
                <w:sz w:val="18"/>
              </w:rPr>
            </w:pPr>
          </w:p>
        </w:tc>
        <w:tc>
          <w:tcPr>
            <w:tcW w:w="1293" w:type="dxa"/>
          </w:tcPr>
          <w:p w14:paraId="61AAA706" w14:textId="77777777" w:rsidR="007E2A47" w:rsidRPr="00544C46" w:rsidRDefault="007E2A47" w:rsidP="003E5D13">
            <w:pPr>
              <w:rPr>
                <w:bCs/>
                <w:sz w:val="18"/>
              </w:rPr>
            </w:pPr>
            <w:r w:rsidRPr="00544C46">
              <w:rPr>
                <w:bCs/>
                <w:sz w:val="18"/>
              </w:rPr>
              <w:t>Part Mandataire</w:t>
            </w:r>
          </w:p>
        </w:tc>
        <w:tc>
          <w:tcPr>
            <w:tcW w:w="1293" w:type="dxa"/>
            <w:vAlign w:val="center"/>
          </w:tcPr>
          <w:p w14:paraId="6AD676F8" w14:textId="77777777" w:rsidR="007E2A47" w:rsidRPr="00544C46" w:rsidRDefault="007E2A47" w:rsidP="003E5D13">
            <w:pPr>
              <w:rPr>
                <w:bCs/>
                <w:sz w:val="18"/>
              </w:rPr>
            </w:pPr>
            <w:r w:rsidRPr="00544C46">
              <w:rPr>
                <w:bCs/>
                <w:sz w:val="18"/>
              </w:rPr>
              <w:t>Part</w:t>
            </w:r>
          </w:p>
        </w:tc>
        <w:tc>
          <w:tcPr>
            <w:tcW w:w="1294" w:type="dxa"/>
            <w:vAlign w:val="center"/>
          </w:tcPr>
          <w:p w14:paraId="409EEBE6" w14:textId="77777777" w:rsidR="007E2A47" w:rsidRPr="00544C46" w:rsidRDefault="007E2A47" w:rsidP="003E5D13">
            <w:pPr>
              <w:rPr>
                <w:bCs/>
                <w:sz w:val="18"/>
              </w:rPr>
            </w:pPr>
            <w:r w:rsidRPr="00544C46">
              <w:rPr>
                <w:bCs/>
                <w:sz w:val="18"/>
              </w:rPr>
              <w:t>Part de</w:t>
            </w:r>
          </w:p>
        </w:tc>
        <w:tc>
          <w:tcPr>
            <w:tcW w:w="1293" w:type="dxa"/>
            <w:vAlign w:val="center"/>
          </w:tcPr>
          <w:p w14:paraId="2BCCAE4C" w14:textId="77777777" w:rsidR="007E2A47" w:rsidRPr="00544C46" w:rsidRDefault="007E2A47" w:rsidP="003E5D13">
            <w:pPr>
              <w:rPr>
                <w:bCs/>
                <w:sz w:val="18"/>
              </w:rPr>
            </w:pPr>
            <w:r w:rsidRPr="00544C46">
              <w:rPr>
                <w:bCs/>
                <w:sz w:val="18"/>
              </w:rPr>
              <w:t>Part de</w:t>
            </w:r>
          </w:p>
        </w:tc>
        <w:tc>
          <w:tcPr>
            <w:tcW w:w="1294" w:type="dxa"/>
            <w:vAlign w:val="center"/>
          </w:tcPr>
          <w:p w14:paraId="664767FB" w14:textId="77777777" w:rsidR="007E2A47" w:rsidRPr="00544C46" w:rsidRDefault="007E2A47" w:rsidP="003E5D13">
            <w:pPr>
              <w:rPr>
                <w:bCs/>
                <w:sz w:val="18"/>
              </w:rPr>
            </w:pPr>
            <w:r w:rsidRPr="00544C46">
              <w:rPr>
                <w:bCs/>
                <w:sz w:val="18"/>
              </w:rPr>
              <w:t>Part de</w:t>
            </w:r>
          </w:p>
        </w:tc>
      </w:tr>
      <w:tr w:rsidR="007E2A47" w:rsidRPr="00544C46" w14:paraId="4461C717" w14:textId="77777777" w:rsidTr="003E5D13">
        <w:trPr>
          <w:trHeight w:val="364"/>
          <w:jc w:val="center"/>
        </w:trPr>
        <w:tc>
          <w:tcPr>
            <w:tcW w:w="2207" w:type="dxa"/>
            <w:tcBorders>
              <w:top w:val="nil"/>
            </w:tcBorders>
            <w:vAlign w:val="center"/>
          </w:tcPr>
          <w:p w14:paraId="5DE1CFE5" w14:textId="3E244F96" w:rsidR="007E2A47" w:rsidRPr="00544C46" w:rsidRDefault="007E2A47" w:rsidP="003E5D13">
            <w:pPr>
              <w:rPr>
                <w:bCs/>
                <w:sz w:val="18"/>
              </w:rPr>
            </w:pPr>
            <w:r>
              <w:rPr>
                <w:bCs/>
                <w:sz w:val="18"/>
              </w:rPr>
              <w:t>DIAG</w:t>
            </w:r>
          </w:p>
        </w:tc>
        <w:tc>
          <w:tcPr>
            <w:tcW w:w="1125" w:type="dxa"/>
            <w:tcBorders>
              <w:top w:val="nil"/>
            </w:tcBorders>
            <w:vAlign w:val="center"/>
          </w:tcPr>
          <w:p w14:paraId="3AF165D3" w14:textId="77777777" w:rsidR="007E2A47" w:rsidRPr="00544C46" w:rsidRDefault="007E2A47" w:rsidP="003E5D13">
            <w:pPr>
              <w:rPr>
                <w:bCs/>
                <w:sz w:val="18"/>
              </w:rPr>
            </w:pPr>
          </w:p>
        </w:tc>
        <w:tc>
          <w:tcPr>
            <w:tcW w:w="1293" w:type="dxa"/>
            <w:vAlign w:val="center"/>
          </w:tcPr>
          <w:p w14:paraId="59DC1D20" w14:textId="77777777" w:rsidR="007E2A47" w:rsidRPr="00544C46" w:rsidRDefault="007E2A47" w:rsidP="003E5D13">
            <w:pPr>
              <w:rPr>
                <w:bCs/>
                <w:sz w:val="18"/>
              </w:rPr>
            </w:pPr>
          </w:p>
        </w:tc>
        <w:tc>
          <w:tcPr>
            <w:tcW w:w="1293" w:type="dxa"/>
            <w:vAlign w:val="center"/>
          </w:tcPr>
          <w:p w14:paraId="6C564DC8" w14:textId="77777777" w:rsidR="007E2A47" w:rsidRPr="00544C46" w:rsidRDefault="007E2A47" w:rsidP="003E5D13">
            <w:pPr>
              <w:rPr>
                <w:bCs/>
                <w:sz w:val="18"/>
              </w:rPr>
            </w:pPr>
          </w:p>
        </w:tc>
        <w:tc>
          <w:tcPr>
            <w:tcW w:w="1294" w:type="dxa"/>
            <w:vAlign w:val="center"/>
          </w:tcPr>
          <w:p w14:paraId="45F2E6D8" w14:textId="77777777" w:rsidR="007E2A47" w:rsidRPr="00544C46" w:rsidRDefault="007E2A47" w:rsidP="003E5D13">
            <w:pPr>
              <w:rPr>
                <w:bCs/>
                <w:sz w:val="18"/>
              </w:rPr>
            </w:pPr>
          </w:p>
        </w:tc>
        <w:tc>
          <w:tcPr>
            <w:tcW w:w="1293" w:type="dxa"/>
            <w:vAlign w:val="center"/>
          </w:tcPr>
          <w:p w14:paraId="128EC99C" w14:textId="77777777" w:rsidR="007E2A47" w:rsidRPr="00544C46" w:rsidRDefault="007E2A47" w:rsidP="003E5D13">
            <w:pPr>
              <w:rPr>
                <w:bCs/>
                <w:sz w:val="18"/>
              </w:rPr>
            </w:pPr>
          </w:p>
        </w:tc>
        <w:tc>
          <w:tcPr>
            <w:tcW w:w="1294" w:type="dxa"/>
            <w:vAlign w:val="center"/>
          </w:tcPr>
          <w:p w14:paraId="0AD910AF" w14:textId="77777777" w:rsidR="007E2A47" w:rsidRPr="00544C46" w:rsidRDefault="007E2A47" w:rsidP="003E5D13">
            <w:pPr>
              <w:rPr>
                <w:bCs/>
                <w:sz w:val="18"/>
              </w:rPr>
            </w:pPr>
          </w:p>
        </w:tc>
      </w:tr>
      <w:tr w:rsidR="007E2A47" w:rsidRPr="00544C46" w14:paraId="3C912D6B" w14:textId="77777777" w:rsidTr="003E5D13">
        <w:trPr>
          <w:cantSplit/>
          <w:trHeight w:val="324"/>
          <w:jc w:val="center"/>
        </w:trPr>
        <w:tc>
          <w:tcPr>
            <w:tcW w:w="2207" w:type="dxa"/>
            <w:vAlign w:val="center"/>
          </w:tcPr>
          <w:p w14:paraId="761F9C10" w14:textId="77777777" w:rsidR="007E2A47" w:rsidRPr="00544C46" w:rsidRDefault="007E2A47" w:rsidP="003E5D13">
            <w:pPr>
              <w:rPr>
                <w:bCs/>
                <w:sz w:val="18"/>
              </w:rPr>
            </w:pPr>
            <w:r w:rsidRPr="00544C46">
              <w:rPr>
                <w:bCs/>
                <w:sz w:val="18"/>
              </w:rPr>
              <w:t>TVA</w:t>
            </w:r>
          </w:p>
        </w:tc>
        <w:tc>
          <w:tcPr>
            <w:tcW w:w="1125" w:type="dxa"/>
            <w:vAlign w:val="center"/>
          </w:tcPr>
          <w:p w14:paraId="35B3026E" w14:textId="77777777" w:rsidR="007E2A47" w:rsidRPr="00544C46" w:rsidRDefault="007E2A47" w:rsidP="003E5D13">
            <w:pPr>
              <w:rPr>
                <w:bCs/>
                <w:sz w:val="18"/>
              </w:rPr>
            </w:pPr>
          </w:p>
        </w:tc>
        <w:tc>
          <w:tcPr>
            <w:tcW w:w="1293" w:type="dxa"/>
            <w:vAlign w:val="center"/>
          </w:tcPr>
          <w:p w14:paraId="2F71101A" w14:textId="77777777" w:rsidR="007E2A47" w:rsidRPr="00544C46" w:rsidRDefault="007E2A47" w:rsidP="003E5D13">
            <w:pPr>
              <w:rPr>
                <w:bCs/>
                <w:sz w:val="18"/>
              </w:rPr>
            </w:pPr>
          </w:p>
        </w:tc>
        <w:tc>
          <w:tcPr>
            <w:tcW w:w="1293" w:type="dxa"/>
            <w:vAlign w:val="center"/>
          </w:tcPr>
          <w:p w14:paraId="1F837CA1" w14:textId="77777777" w:rsidR="007E2A47" w:rsidRPr="00544C46" w:rsidRDefault="007E2A47" w:rsidP="003E5D13">
            <w:pPr>
              <w:rPr>
                <w:bCs/>
                <w:sz w:val="18"/>
              </w:rPr>
            </w:pPr>
          </w:p>
        </w:tc>
        <w:tc>
          <w:tcPr>
            <w:tcW w:w="1294" w:type="dxa"/>
            <w:vAlign w:val="center"/>
          </w:tcPr>
          <w:p w14:paraId="1250F566" w14:textId="77777777" w:rsidR="007E2A47" w:rsidRPr="00544C46" w:rsidRDefault="007E2A47" w:rsidP="003E5D13">
            <w:pPr>
              <w:rPr>
                <w:bCs/>
                <w:sz w:val="18"/>
              </w:rPr>
            </w:pPr>
          </w:p>
        </w:tc>
        <w:tc>
          <w:tcPr>
            <w:tcW w:w="1293" w:type="dxa"/>
            <w:vAlign w:val="center"/>
          </w:tcPr>
          <w:p w14:paraId="46E2F36A" w14:textId="77777777" w:rsidR="007E2A47" w:rsidRPr="00544C46" w:rsidRDefault="007E2A47" w:rsidP="003E5D13">
            <w:pPr>
              <w:rPr>
                <w:bCs/>
                <w:sz w:val="18"/>
              </w:rPr>
            </w:pPr>
          </w:p>
        </w:tc>
        <w:tc>
          <w:tcPr>
            <w:tcW w:w="1294" w:type="dxa"/>
            <w:vAlign w:val="center"/>
          </w:tcPr>
          <w:p w14:paraId="0BA10D8A" w14:textId="77777777" w:rsidR="007E2A47" w:rsidRPr="00544C46" w:rsidRDefault="007E2A47" w:rsidP="003E5D13">
            <w:pPr>
              <w:rPr>
                <w:bCs/>
                <w:sz w:val="18"/>
              </w:rPr>
            </w:pPr>
          </w:p>
        </w:tc>
      </w:tr>
      <w:tr w:rsidR="007E2A47" w:rsidRPr="00544C46" w14:paraId="7B116FC9" w14:textId="77777777" w:rsidTr="003E5D13">
        <w:trPr>
          <w:cantSplit/>
          <w:trHeight w:val="351"/>
          <w:jc w:val="center"/>
        </w:trPr>
        <w:tc>
          <w:tcPr>
            <w:tcW w:w="2207" w:type="dxa"/>
            <w:vAlign w:val="center"/>
          </w:tcPr>
          <w:p w14:paraId="288823E2" w14:textId="77777777" w:rsidR="007E2A47" w:rsidRPr="00544C46" w:rsidRDefault="007E2A47" w:rsidP="003E5D13">
            <w:pPr>
              <w:rPr>
                <w:bCs/>
                <w:sz w:val="18"/>
              </w:rPr>
            </w:pPr>
            <w:r w:rsidRPr="00544C46">
              <w:rPr>
                <w:bCs/>
                <w:sz w:val="18"/>
              </w:rPr>
              <w:t>Total TTC</w:t>
            </w:r>
          </w:p>
        </w:tc>
        <w:tc>
          <w:tcPr>
            <w:tcW w:w="1125" w:type="dxa"/>
            <w:vAlign w:val="center"/>
          </w:tcPr>
          <w:p w14:paraId="09D56FEB" w14:textId="77777777" w:rsidR="007E2A47" w:rsidRPr="00544C46" w:rsidRDefault="007E2A47" w:rsidP="003E5D13">
            <w:pPr>
              <w:rPr>
                <w:bCs/>
                <w:sz w:val="18"/>
              </w:rPr>
            </w:pPr>
          </w:p>
        </w:tc>
        <w:tc>
          <w:tcPr>
            <w:tcW w:w="1293" w:type="dxa"/>
            <w:vAlign w:val="center"/>
          </w:tcPr>
          <w:p w14:paraId="5C33438A" w14:textId="77777777" w:rsidR="007E2A47" w:rsidRPr="00544C46" w:rsidRDefault="007E2A47" w:rsidP="003E5D13">
            <w:pPr>
              <w:rPr>
                <w:bCs/>
                <w:sz w:val="18"/>
              </w:rPr>
            </w:pPr>
          </w:p>
        </w:tc>
        <w:tc>
          <w:tcPr>
            <w:tcW w:w="1293" w:type="dxa"/>
            <w:vAlign w:val="center"/>
          </w:tcPr>
          <w:p w14:paraId="35B2F5AD" w14:textId="77777777" w:rsidR="007E2A47" w:rsidRPr="00544C46" w:rsidRDefault="007E2A47" w:rsidP="003E5D13">
            <w:pPr>
              <w:rPr>
                <w:bCs/>
                <w:sz w:val="18"/>
              </w:rPr>
            </w:pPr>
          </w:p>
        </w:tc>
        <w:tc>
          <w:tcPr>
            <w:tcW w:w="1294" w:type="dxa"/>
            <w:vAlign w:val="center"/>
          </w:tcPr>
          <w:p w14:paraId="2D87C0F2" w14:textId="77777777" w:rsidR="007E2A47" w:rsidRPr="00544C46" w:rsidRDefault="007E2A47" w:rsidP="003E5D13">
            <w:pPr>
              <w:rPr>
                <w:bCs/>
                <w:sz w:val="18"/>
              </w:rPr>
            </w:pPr>
          </w:p>
        </w:tc>
        <w:tc>
          <w:tcPr>
            <w:tcW w:w="1293" w:type="dxa"/>
            <w:vAlign w:val="center"/>
          </w:tcPr>
          <w:p w14:paraId="4C01C840" w14:textId="77777777" w:rsidR="007E2A47" w:rsidRPr="00544C46" w:rsidRDefault="007E2A47" w:rsidP="003E5D13">
            <w:pPr>
              <w:rPr>
                <w:bCs/>
                <w:sz w:val="18"/>
              </w:rPr>
            </w:pPr>
          </w:p>
        </w:tc>
        <w:tc>
          <w:tcPr>
            <w:tcW w:w="1294" w:type="dxa"/>
            <w:vAlign w:val="center"/>
          </w:tcPr>
          <w:p w14:paraId="7B6C0BE6" w14:textId="77777777" w:rsidR="007E2A47" w:rsidRPr="00544C46" w:rsidRDefault="007E2A47" w:rsidP="003E5D13">
            <w:pPr>
              <w:rPr>
                <w:bCs/>
                <w:sz w:val="18"/>
              </w:rPr>
            </w:pPr>
          </w:p>
        </w:tc>
      </w:tr>
    </w:tbl>
    <w:p w14:paraId="377DA47C" w14:textId="77777777" w:rsidR="007E2A47" w:rsidRDefault="007E2A47" w:rsidP="00BA6841"/>
    <w:p w14:paraId="7EEB86E7" w14:textId="55473C05" w:rsidR="007E2A47" w:rsidRPr="00544C46" w:rsidRDefault="007E2A47" w:rsidP="007E2A47">
      <w:r w:rsidRPr="00802D2E">
        <w:t xml:space="preserve">Mission </w:t>
      </w:r>
      <w:r w:rsidR="006E5CCE">
        <w:t>2</w:t>
      </w:r>
      <w:r w:rsidRPr="00802D2E">
        <w:t xml:space="preserve"> : SSI - </w:t>
      </w:r>
      <w:r w:rsidR="003D40F9">
        <w:t>Coordination des S</w:t>
      </w:r>
      <w:r w:rsidRPr="00802D2E">
        <w:t>ystème</w:t>
      </w:r>
      <w:r w:rsidR="003D40F9">
        <w:t>s</w:t>
      </w:r>
      <w:r w:rsidRPr="00802D2E">
        <w:t xml:space="preserve"> de sécurité incendie</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7E2A47" w:rsidRPr="00544C46" w14:paraId="30230768" w14:textId="77777777" w:rsidTr="003E5D13">
        <w:trPr>
          <w:cantSplit/>
          <w:jc w:val="center"/>
        </w:trPr>
        <w:tc>
          <w:tcPr>
            <w:tcW w:w="2173" w:type="dxa"/>
            <w:vMerge w:val="restart"/>
            <w:tcBorders>
              <w:top w:val="double" w:sz="6" w:space="0" w:color="auto"/>
              <w:right w:val="single" w:sz="6" w:space="0" w:color="auto"/>
            </w:tcBorders>
            <w:vAlign w:val="center"/>
          </w:tcPr>
          <w:p w14:paraId="2CA33964" w14:textId="77777777" w:rsidR="007E2A47" w:rsidRPr="00544C46" w:rsidRDefault="007E2A47" w:rsidP="003E5D13">
            <w:pPr>
              <w:rPr>
                <w:bCs/>
                <w:sz w:val="18"/>
              </w:rPr>
            </w:pPr>
            <w:r w:rsidRPr="00544C46">
              <w:rPr>
                <w:bCs/>
                <w:sz w:val="18"/>
              </w:rPr>
              <w:t>Eléments</w:t>
            </w:r>
          </w:p>
        </w:tc>
        <w:tc>
          <w:tcPr>
            <w:tcW w:w="1134" w:type="dxa"/>
            <w:vMerge w:val="restart"/>
            <w:tcBorders>
              <w:top w:val="double" w:sz="6" w:space="0" w:color="auto"/>
              <w:left w:val="single" w:sz="6" w:space="0" w:color="auto"/>
            </w:tcBorders>
            <w:vAlign w:val="center"/>
          </w:tcPr>
          <w:p w14:paraId="0CDD7358" w14:textId="77777777" w:rsidR="007E2A47" w:rsidRPr="00544C46" w:rsidRDefault="007E2A47" w:rsidP="003E5D13">
            <w:pPr>
              <w:rPr>
                <w:bCs/>
                <w:sz w:val="18"/>
              </w:rPr>
            </w:pPr>
            <w:r w:rsidRPr="00544C46">
              <w:rPr>
                <w:bCs/>
                <w:sz w:val="18"/>
              </w:rPr>
              <w:t>Total global Euros</w:t>
            </w:r>
          </w:p>
        </w:tc>
        <w:tc>
          <w:tcPr>
            <w:tcW w:w="6423" w:type="dxa"/>
            <w:gridSpan w:val="5"/>
            <w:vAlign w:val="center"/>
          </w:tcPr>
          <w:p w14:paraId="269EAB6C" w14:textId="77777777" w:rsidR="007E2A47" w:rsidRPr="00544C46" w:rsidRDefault="007E2A47" w:rsidP="003E5D13">
            <w:pPr>
              <w:rPr>
                <w:bCs/>
                <w:sz w:val="18"/>
              </w:rPr>
            </w:pPr>
            <w:r w:rsidRPr="00544C46">
              <w:rPr>
                <w:bCs/>
                <w:sz w:val="18"/>
              </w:rPr>
              <w:t>Répartition des co-traitants (Euros)</w:t>
            </w:r>
          </w:p>
        </w:tc>
      </w:tr>
      <w:tr w:rsidR="007E2A47" w:rsidRPr="00544C46" w14:paraId="1B5AABFD" w14:textId="77777777" w:rsidTr="003E5D13">
        <w:trPr>
          <w:cantSplit/>
          <w:jc w:val="center"/>
        </w:trPr>
        <w:tc>
          <w:tcPr>
            <w:tcW w:w="2173" w:type="dxa"/>
            <w:vMerge/>
            <w:tcBorders>
              <w:bottom w:val="single" w:sz="6" w:space="0" w:color="auto"/>
              <w:right w:val="single" w:sz="6" w:space="0" w:color="auto"/>
            </w:tcBorders>
          </w:tcPr>
          <w:p w14:paraId="4ADFEAF6" w14:textId="77777777" w:rsidR="007E2A47" w:rsidRPr="00544C46" w:rsidRDefault="007E2A47" w:rsidP="003E5D13">
            <w:pPr>
              <w:rPr>
                <w:bCs/>
                <w:sz w:val="18"/>
              </w:rPr>
            </w:pPr>
          </w:p>
        </w:tc>
        <w:tc>
          <w:tcPr>
            <w:tcW w:w="1134" w:type="dxa"/>
            <w:vMerge/>
            <w:tcBorders>
              <w:left w:val="single" w:sz="6" w:space="0" w:color="auto"/>
              <w:bottom w:val="single" w:sz="6" w:space="0" w:color="auto"/>
            </w:tcBorders>
          </w:tcPr>
          <w:p w14:paraId="0B45B277" w14:textId="77777777" w:rsidR="007E2A47" w:rsidRPr="00544C46" w:rsidRDefault="007E2A47" w:rsidP="003E5D13">
            <w:pPr>
              <w:rPr>
                <w:bCs/>
                <w:sz w:val="18"/>
              </w:rPr>
            </w:pPr>
          </w:p>
        </w:tc>
        <w:tc>
          <w:tcPr>
            <w:tcW w:w="1249" w:type="dxa"/>
          </w:tcPr>
          <w:p w14:paraId="0BDC4392" w14:textId="77777777" w:rsidR="007E2A47" w:rsidRPr="00544C46" w:rsidRDefault="007E2A47" w:rsidP="003E5D13">
            <w:pPr>
              <w:rPr>
                <w:bCs/>
                <w:sz w:val="18"/>
              </w:rPr>
            </w:pPr>
            <w:r w:rsidRPr="00544C46">
              <w:rPr>
                <w:bCs/>
                <w:sz w:val="18"/>
              </w:rPr>
              <w:t>Part Mandataire</w:t>
            </w:r>
          </w:p>
        </w:tc>
        <w:tc>
          <w:tcPr>
            <w:tcW w:w="1293" w:type="dxa"/>
            <w:vAlign w:val="center"/>
          </w:tcPr>
          <w:p w14:paraId="1C18DE54" w14:textId="77777777" w:rsidR="007E2A47" w:rsidRPr="00544C46" w:rsidRDefault="007E2A47" w:rsidP="003E5D13">
            <w:pPr>
              <w:rPr>
                <w:bCs/>
                <w:sz w:val="18"/>
              </w:rPr>
            </w:pPr>
            <w:r w:rsidRPr="00544C46">
              <w:rPr>
                <w:bCs/>
                <w:sz w:val="18"/>
              </w:rPr>
              <w:t>Part</w:t>
            </w:r>
          </w:p>
        </w:tc>
        <w:tc>
          <w:tcPr>
            <w:tcW w:w="1294" w:type="dxa"/>
            <w:vAlign w:val="center"/>
          </w:tcPr>
          <w:p w14:paraId="01160F64" w14:textId="77777777" w:rsidR="007E2A47" w:rsidRPr="00544C46" w:rsidRDefault="007E2A47" w:rsidP="003E5D13">
            <w:pPr>
              <w:rPr>
                <w:bCs/>
                <w:sz w:val="18"/>
              </w:rPr>
            </w:pPr>
            <w:r w:rsidRPr="00544C46">
              <w:rPr>
                <w:bCs/>
                <w:sz w:val="18"/>
              </w:rPr>
              <w:t>Part de</w:t>
            </w:r>
          </w:p>
        </w:tc>
        <w:tc>
          <w:tcPr>
            <w:tcW w:w="1293" w:type="dxa"/>
            <w:vAlign w:val="center"/>
          </w:tcPr>
          <w:p w14:paraId="46591EC2" w14:textId="77777777" w:rsidR="007E2A47" w:rsidRPr="00544C46" w:rsidRDefault="007E2A47" w:rsidP="003E5D13">
            <w:pPr>
              <w:rPr>
                <w:bCs/>
                <w:sz w:val="18"/>
              </w:rPr>
            </w:pPr>
            <w:r w:rsidRPr="00544C46">
              <w:rPr>
                <w:bCs/>
                <w:sz w:val="18"/>
              </w:rPr>
              <w:t>Part de</w:t>
            </w:r>
          </w:p>
        </w:tc>
        <w:tc>
          <w:tcPr>
            <w:tcW w:w="1294" w:type="dxa"/>
            <w:vAlign w:val="center"/>
          </w:tcPr>
          <w:p w14:paraId="63FDD17E" w14:textId="77777777" w:rsidR="007E2A47" w:rsidRPr="00544C46" w:rsidRDefault="007E2A47" w:rsidP="003E5D13">
            <w:pPr>
              <w:rPr>
                <w:bCs/>
                <w:sz w:val="18"/>
              </w:rPr>
            </w:pPr>
            <w:r w:rsidRPr="00544C46">
              <w:rPr>
                <w:bCs/>
                <w:sz w:val="18"/>
              </w:rPr>
              <w:t>Part de</w:t>
            </w:r>
          </w:p>
        </w:tc>
      </w:tr>
      <w:tr w:rsidR="007E2A47" w:rsidRPr="00544C46" w14:paraId="0DA1F222" w14:textId="77777777" w:rsidTr="003E5D13">
        <w:trPr>
          <w:trHeight w:val="364"/>
          <w:jc w:val="center"/>
        </w:trPr>
        <w:tc>
          <w:tcPr>
            <w:tcW w:w="2173" w:type="dxa"/>
            <w:tcBorders>
              <w:top w:val="nil"/>
            </w:tcBorders>
            <w:vAlign w:val="center"/>
          </w:tcPr>
          <w:p w14:paraId="0084BAE4" w14:textId="48463ACC" w:rsidR="007E2A47" w:rsidRPr="00544C46" w:rsidRDefault="003D40F9" w:rsidP="003E5D13">
            <w:pPr>
              <w:rPr>
                <w:bCs/>
                <w:sz w:val="18"/>
              </w:rPr>
            </w:pPr>
            <w:r>
              <w:rPr>
                <w:bCs/>
                <w:sz w:val="18"/>
              </w:rPr>
              <w:t>C</w:t>
            </w:r>
            <w:r w:rsidR="007E2A47" w:rsidRPr="00544C46">
              <w:rPr>
                <w:bCs/>
                <w:sz w:val="18"/>
              </w:rPr>
              <w:t>S</w:t>
            </w:r>
            <w:r w:rsidR="007E2A47">
              <w:rPr>
                <w:bCs/>
                <w:sz w:val="18"/>
              </w:rPr>
              <w:t>SI</w:t>
            </w:r>
          </w:p>
        </w:tc>
        <w:tc>
          <w:tcPr>
            <w:tcW w:w="1134" w:type="dxa"/>
            <w:tcBorders>
              <w:top w:val="nil"/>
            </w:tcBorders>
            <w:vAlign w:val="center"/>
          </w:tcPr>
          <w:p w14:paraId="7F027638" w14:textId="77777777" w:rsidR="007E2A47" w:rsidRPr="00544C46" w:rsidRDefault="007E2A47" w:rsidP="003E5D13">
            <w:pPr>
              <w:rPr>
                <w:bCs/>
                <w:sz w:val="18"/>
              </w:rPr>
            </w:pPr>
          </w:p>
        </w:tc>
        <w:tc>
          <w:tcPr>
            <w:tcW w:w="1249" w:type="dxa"/>
            <w:vAlign w:val="center"/>
          </w:tcPr>
          <w:p w14:paraId="1C7E47CB" w14:textId="77777777" w:rsidR="007E2A47" w:rsidRPr="00544C46" w:rsidRDefault="007E2A47" w:rsidP="003E5D13">
            <w:pPr>
              <w:rPr>
                <w:bCs/>
                <w:sz w:val="18"/>
              </w:rPr>
            </w:pPr>
          </w:p>
        </w:tc>
        <w:tc>
          <w:tcPr>
            <w:tcW w:w="1293" w:type="dxa"/>
            <w:vAlign w:val="center"/>
          </w:tcPr>
          <w:p w14:paraId="33950918" w14:textId="77777777" w:rsidR="007E2A47" w:rsidRPr="00544C46" w:rsidRDefault="007E2A47" w:rsidP="003E5D13">
            <w:pPr>
              <w:rPr>
                <w:bCs/>
                <w:sz w:val="18"/>
              </w:rPr>
            </w:pPr>
          </w:p>
        </w:tc>
        <w:tc>
          <w:tcPr>
            <w:tcW w:w="1294" w:type="dxa"/>
            <w:vAlign w:val="center"/>
          </w:tcPr>
          <w:p w14:paraId="778AA918" w14:textId="77777777" w:rsidR="007E2A47" w:rsidRPr="00544C46" w:rsidRDefault="007E2A47" w:rsidP="003E5D13">
            <w:pPr>
              <w:rPr>
                <w:bCs/>
                <w:sz w:val="18"/>
              </w:rPr>
            </w:pPr>
          </w:p>
        </w:tc>
        <w:tc>
          <w:tcPr>
            <w:tcW w:w="1293" w:type="dxa"/>
            <w:vAlign w:val="center"/>
          </w:tcPr>
          <w:p w14:paraId="1D85F395" w14:textId="77777777" w:rsidR="007E2A47" w:rsidRPr="00544C46" w:rsidRDefault="007E2A47" w:rsidP="003E5D13">
            <w:pPr>
              <w:rPr>
                <w:bCs/>
                <w:sz w:val="18"/>
              </w:rPr>
            </w:pPr>
          </w:p>
        </w:tc>
        <w:tc>
          <w:tcPr>
            <w:tcW w:w="1294" w:type="dxa"/>
            <w:vAlign w:val="center"/>
          </w:tcPr>
          <w:p w14:paraId="36DE6A54" w14:textId="77777777" w:rsidR="007E2A47" w:rsidRPr="00544C46" w:rsidRDefault="007E2A47" w:rsidP="003E5D13">
            <w:pPr>
              <w:rPr>
                <w:bCs/>
                <w:sz w:val="18"/>
              </w:rPr>
            </w:pPr>
          </w:p>
        </w:tc>
      </w:tr>
      <w:tr w:rsidR="007E2A47" w:rsidRPr="00544C46" w14:paraId="22ED4643" w14:textId="77777777" w:rsidTr="003E5D13">
        <w:trPr>
          <w:cantSplit/>
          <w:trHeight w:val="324"/>
          <w:jc w:val="center"/>
        </w:trPr>
        <w:tc>
          <w:tcPr>
            <w:tcW w:w="2173" w:type="dxa"/>
            <w:vAlign w:val="center"/>
          </w:tcPr>
          <w:p w14:paraId="18D2BF1F" w14:textId="77777777" w:rsidR="007E2A47" w:rsidRPr="00544C46" w:rsidRDefault="007E2A47" w:rsidP="003E5D13">
            <w:pPr>
              <w:rPr>
                <w:bCs/>
                <w:sz w:val="18"/>
              </w:rPr>
            </w:pPr>
            <w:r w:rsidRPr="00544C46">
              <w:rPr>
                <w:bCs/>
                <w:sz w:val="18"/>
              </w:rPr>
              <w:t>TVA</w:t>
            </w:r>
          </w:p>
        </w:tc>
        <w:tc>
          <w:tcPr>
            <w:tcW w:w="1134" w:type="dxa"/>
            <w:vAlign w:val="center"/>
          </w:tcPr>
          <w:p w14:paraId="67FAC7A6" w14:textId="77777777" w:rsidR="007E2A47" w:rsidRPr="00544C46" w:rsidRDefault="007E2A47" w:rsidP="003E5D13">
            <w:pPr>
              <w:rPr>
                <w:bCs/>
                <w:sz w:val="18"/>
              </w:rPr>
            </w:pPr>
          </w:p>
        </w:tc>
        <w:tc>
          <w:tcPr>
            <w:tcW w:w="1249" w:type="dxa"/>
            <w:vAlign w:val="center"/>
          </w:tcPr>
          <w:p w14:paraId="1ACA1EC6" w14:textId="77777777" w:rsidR="007E2A47" w:rsidRPr="00544C46" w:rsidRDefault="007E2A47" w:rsidP="003E5D13">
            <w:pPr>
              <w:rPr>
                <w:bCs/>
                <w:sz w:val="18"/>
              </w:rPr>
            </w:pPr>
          </w:p>
        </w:tc>
        <w:tc>
          <w:tcPr>
            <w:tcW w:w="1293" w:type="dxa"/>
            <w:vAlign w:val="center"/>
          </w:tcPr>
          <w:p w14:paraId="570B41E2" w14:textId="77777777" w:rsidR="007E2A47" w:rsidRPr="00544C46" w:rsidRDefault="007E2A47" w:rsidP="003E5D13">
            <w:pPr>
              <w:rPr>
                <w:bCs/>
                <w:sz w:val="18"/>
              </w:rPr>
            </w:pPr>
          </w:p>
        </w:tc>
        <w:tc>
          <w:tcPr>
            <w:tcW w:w="1294" w:type="dxa"/>
            <w:vAlign w:val="center"/>
          </w:tcPr>
          <w:p w14:paraId="65EB5E88" w14:textId="77777777" w:rsidR="007E2A47" w:rsidRPr="00544C46" w:rsidRDefault="007E2A47" w:rsidP="003E5D13">
            <w:pPr>
              <w:rPr>
                <w:bCs/>
                <w:sz w:val="18"/>
              </w:rPr>
            </w:pPr>
          </w:p>
        </w:tc>
        <w:tc>
          <w:tcPr>
            <w:tcW w:w="1293" w:type="dxa"/>
            <w:vAlign w:val="center"/>
          </w:tcPr>
          <w:p w14:paraId="119662AC" w14:textId="77777777" w:rsidR="007E2A47" w:rsidRPr="00544C46" w:rsidRDefault="007E2A47" w:rsidP="003E5D13">
            <w:pPr>
              <w:rPr>
                <w:bCs/>
                <w:sz w:val="18"/>
              </w:rPr>
            </w:pPr>
          </w:p>
        </w:tc>
        <w:tc>
          <w:tcPr>
            <w:tcW w:w="1294" w:type="dxa"/>
            <w:vAlign w:val="center"/>
          </w:tcPr>
          <w:p w14:paraId="51541D1A" w14:textId="77777777" w:rsidR="007E2A47" w:rsidRPr="00544C46" w:rsidRDefault="007E2A47" w:rsidP="003E5D13">
            <w:pPr>
              <w:rPr>
                <w:bCs/>
                <w:sz w:val="18"/>
              </w:rPr>
            </w:pPr>
          </w:p>
        </w:tc>
      </w:tr>
      <w:tr w:rsidR="007E2A47" w:rsidRPr="00544C46" w14:paraId="6F20DF8D" w14:textId="77777777" w:rsidTr="003E5D13">
        <w:trPr>
          <w:cantSplit/>
          <w:trHeight w:val="351"/>
          <w:jc w:val="center"/>
        </w:trPr>
        <w:tc>
          <w:tcPr>
            <w:tcW w:w="2173" w:type="dxa"/>
            <w:vAlign w:val="center"/>
          </w:tcPr>
          <w:p w14:paraId="03AD4DB0" w14:textId="77777777" w:rsidR="007E2A47" w:rsidRPr="00544C46" w:rsidRDefault="007E2A47" w:rsidP="003E5D13">
            <w:pPr>
              <w:rPr>
                <w:bCs/>
                <w:sz w:val="18"/>
              </w:rPr>
            </w:pPr>
            <w:r w:rsidRPr="00544C46">
              <w:rPr>
                <w:bCs/>
                <w:sz w:val="18"/>
              </w:rPr>
              <w:t>Total TTC</w:t>
            </w:r>
          </w:p>
        </w:tc>
        <w:tc>
          <w:tcPr>
            <w:tcW w:w="1134" w:type="dxa"/>
            <w:vAlign w:val="center"/>
          </w:tcPr>
          <w:p w14:paraId="2A8A0825" w14:textId="77777777" w:rsidR="007E2A47" w:rsidRPr="00544C46" w:rsidRDefault="007E2A47" w:rsidP="003E5D13">
            <w:pPr>
              <w:rPr>
                <w:bCs/>
                <w:sz w:val="18"/>
              </w:rPr>
            </w:pPr>
          </w:p>
        </w:tc>
        <w:tc>
          <w:tcPr>
            <w:tcW w:w="1249" w:type="dxa"/>
            <w:vAlign w:val="center"/>
          </w:tcPr>
          <w:p w14:paraId="0C67378E" w14:textId="77777777" w:rsidR="007E2A47" w:rsidRPr="00544C46" w:rsidRDefault="007E2A47" w:rsidP="003E5D13">
            <w:pPr>
              <w:rPr>
                <w:bCs/>
                <w:sz w:val="18"/>
              </w:rPr>
            </w:pPr>
          </w:p>
        </w:tc>
        <w:tc>
          <w:tcPr>
            <w:tcW w:w="1293" w:type="dxa"/>
            <w:vAlign w:val="center"/>
          </w:tcPr>
          <w:p w14:paraId="6ECAFA54" w14:textId="77777777" w:rsidR="007E2A47" w:rsidRPr="00544C46" w:rsidRDefault="007E2A47" w:rsidP="003E5D13">
            <w:pPr>
              <w:rPr>
                <w:bCs/>
                <w:sz w:val="18"/>
              </w:rPr>
            </w:pPr>
          </w:p>
        </w:tc>
        <w:tc>
          <w:tcPr>
            <w:tcW w:w="1294" w:type="dxa"/>
            <w:vAlign w:val="center"/>
          </w:tcPr>
          <w:p w14:paraId="7BF26E1C" w14:textId="77777777" w:rsidR="007E2A47" w:rsidRPr="00544C46" w:rsidRDefault="007E2A47" w:rsidP="003E5D13">
            <w:pPr>
              <w:rPr>
                <w:bCs/>
                <w:sz w:val="18"/>
              </w:rPr>
            </w:pPr>
          </w:p>
        </w:tc>
        <w:tc>
          <w:tcPr>
            <w:tcW w:w="1293" w:type="dxa"/>
            <w:vAlign w:val="center"/>
          </w:tcPr>
          <w:p w14:paraId="1E772348" w14:textId="77777777" w:rsidR="007E2A47" w:rsidRPr="00544C46" w:rsidRDefault="007E2A47" w:rsidP="003E5D13">
            <w:pPr>
              <w:rPr>
                <w:bCs/>
                <w:sz w:val="18"/>
              </w:rPr>
            </w:pPr>
          </w:p>
        </w:tc>
        <w:tc>
          <w:tcPr>
            <w:tcW w:w="1294" w:type="dxa"/>
            <w:vAlign w:val="center"/>
          </w:tcPr>
          <w:p w14:paraId="5B91456A" w14:textId="77777777" w:rsidR="007E2A47" w:rsidRPr="00544C46" w:rsidRDefault="007E2A47" w:rsidP="003E5D13">
            <w:pPr>
              <w:rPr>
                <w:bCs/>
                <w:sz w:val="18"/>
              </w:rPr>
            </w:pPr>
          </w:p>
        </w:tc>
      </w:tr>
    </w:tbl>
    <w:p w14:paraId="140B316A" w14:textId="77777777" w:rsidR="005A3292" w:rsidRDefault="005A3292" w:rsidP="007E2A47"/>
    <w:p w14:paraId="0F18047E" w14:textId="42E17CE5" w:rsidR="007E2A47" w:rsidRPr="00544C46" w:rsidRDefault="007E2A47" w:rsidP="007E2A47">
      <w:r w:rsidRPr="00802D2E">
        <w:t>Mission</w:t>
      </w:r>
      <w:r w:rsidR="005A3292" w:rsidRPr="00802D2E">
        <w:t xml:space="preserve"> </w:t>
      </w:r>
      <w:r w:rsidR="006E5CCE">
        <w:t>3</w:t>
      </w:r>
      <w:r w:rsidRPr="00802D2E">
        <w:t> : OPC - Ordonnancement – Pilotage – Coordination</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7E2A47" w:rsidRPr="00544C46" w14:paraId="7C8AF121" w14:textId="77777777" w:rsidTr="003E5D13">
        <w:trPr>
          <w:cantSplit/>
          <w:jc w:val="center"/>
        </w:trPr>
        <w:tc>
          <w:tcPr>
            <w:tcW w:w="2173" w:type="dxa"/>
            <w:vMerge w:val="restart"/>
            <w:tcBorders>
              <w:top w:val="double" w:sz="6" w:space="0" w:color="auto"/>
              <w:right w:val="single" w:sz="6" w:space="0" w:color="auto"/>
            </w:tcBorders>
            <w:vAlign w:val="center"/>
          </w:tcPr>
          <w:p w14:paraId="27710607" w14:textId="77777777" w:rsidR="007E2A47" w:rsidRPr="00544C46" w:rsidRDefault="007E2A47" w:rsidP="003E5D13">
            <w:pPr>
              <w:rPr>
                <w:bCs/>
                <w:sz w:val="18"/>
              </w:rPr>
            </w:pPr>
            <w:r w:rsidRPr="00544C46">
              <w:rPr>
                <w:bCs/>
                <w:sz w:val="18"/>
              </w:rPr>
              <w:t>Eléments</w:t>
            </w:r>
          </w:p>
        </w:tc>
        <w:tc>
          <w:tcPr>
            <w:tcW w:w="1134" w:type="dxa"/>
            <w:vMerge w:val="restart"/>
            <w:tcBorders>
              <w:top w:val="double" w:sz="6" w:space="0" w:color="auto"/>
              <w:left w:val="single" w:sz="6" w:space="0" w:color="auto"/>
            </w:tcBorders>
            <w:vAlign w:val="center"/>
          </w:tcPr>
          <w:p w14:paraId="3601137C" w14:textId="77777777" w:rsidR="007E2A47" w:rsidRPr="00544C46" w:rsidRDefault="007E2A47" w:rsidP="003E5D13">
            <w:pPr>
              <w:rPr>
                <w:bCs/>
                <w:sz w:val="18"/>
              </w:rPr>
            </w:pPr>
            <w:r w:rsidRPr="00544C46">
              <w:rPr>
                <w:bCs/>
                <w:sz w:val="18"/>
              </w:rPr>
              <w:t>Total global Euros</w:t>
            </w:r>
          </w:p>
        </w:tc>
        <w:tc>
          <w:tcPr>
            <w:tcW w:w="6423" w:type="dxa"/>
            <w:gridSpan w:val="5"/>
            <w:vAlign w:val="center"/>
          </w:tcPr>
          <w:p w14:paraId="625546D3" w14:textId="77777777" w:rsidR="007E2A47" w:rsidRPr="00544C46" w:rsidRDefault="007E2A47" w:rsidP="003E5D13">
            <w:pPr>
              <w:rPr>
                <w:bCs/>
                <w:sz w:val="18"/>
              </w:rPr>
            </w:pPr>
            <w:r w:rsidRPr="00544C46">
              <w:rPr>
                <w:bCs/>
                <w:sz w:val="18"/>
              </w:rPr>
              <w:t>Répartition des co-traitants (Euros)</w:t>
            </w:r>
          </w:p>
        </w:tc>
      </w:tr>
      <w:tr w:rsidR="007E2A47" w:rsidRPr="00544C46" w14:paraId="2A346446" w14:textId="77777777" w:rsidTr="003E5D13">
        <w:trPr>
          <w:cantSplit/>
          <w:jc w:val="center"/>
        </w:trPr>
        <w:tc>
          <w:tcPr>
            <w:tcW w:w="2173" w:type="dxa"/>
            <w:vMerge/>
            <w:tcBorders>
              <w:bottom w:val="single" w:sz="6" w:space="0" w:color="auto"/>
              <w:right w:val="single" w:sz="6" w:space="0" w:color="auto"/>
            </w:tcBorders>
          </w:tcPr>
          <w:p w14:paraId="79516F14" w14:textId="77777777" w:rsidR="007E2A47" w:rsidRPr="00544C46" w:rsidRDefault="007E2A47" w:rsidP="003E5D13">
            <w:pPr>
              <w:rPr>
                <w:bCs/>
                <w:sz w:val="18"/>
              </w:rPr>
            </w:pPr>
          </w:p>
        </w:tc>
        <w:tc>
          <w:tcPr>
            <w:tcW w:w="1134" w:type="dxa"/>
            <w:vMerge/>
            <w:tcBorders>
              <w:left w:val="single" w:sz="6" w:space="0" w:color="auto"/>
              <w:bottom w:val="single" w:sz="6" w:space="0" w:color="auto"/>
            </w:tcBorders>
          </w:tcPr>
          <w:p w14:paraId="441F4847" w14:textId="77777777" w:rsidR="007E2A47" w:rsidRPr="00544C46" w:rsidRDefault="007E2A47" w:rsidP="003E5D13">
            <w:pPr>
              <w:rPr>
                <w:bCs/>
                <w:sz w:val="18"/>
              </w:rPr>
            </w:pPr>
          </w:p>
        </w:tc>
        <w:tc>
          <w:tcPr>
            <w:tcW w:w="1249" w:type="dxa"/>
          </w:tcPr>
          <w:p w14:paraId="7F24A8ED" w14:textId="77777777" w:rsidR="007E2A47" w:rsidRPr="00544C46" w:rsidRDefault="007E2A47" w:rsidP="003E5D13">
            <w:pPr>
              <w:rPr>
                <w:bCs/>
                <w:sz w:val="18"/>
              </w:rPr>
            </w:pPr>
            <w:r w:rsidRPr="00544C46">
              <w:rPr>
                <w:bCs/>
                <w:sz w:val="18"/>
              </w:rPr>
              <w:t>Part Mandataire</w:t>
            </w:r>
          </w:p>
        </w:tc>
        <w:tc>
          <w:tcPr>
            <w:tcW w:w="1293" w:type="dxa"/>
            <w:vAlign w:val="center"/>
          </w:tcPr>
          <w:p w14:paraId="3C7183D5" w14:textId="77777777" w:rsidR="007E2A47" w:rsidRPr="00544C46" w:rsidRDefault="007E2A47" w:rsidP="003E5D13">
            <w:pPr>
              <w:rPr>
                <w:bCs/>
                <w:sz w:val="18"/>
              </w:rPr>
            </w:pPr>
            <w:r w:rsidRPr="00544C46">
              <w:rPr>
                <w:bCs/>
                <w:sz w:val="18"/>
              </w:rPr>
              <w:t>Part</w:t>
            </w:r>
          </w:p>
        </w:tc>
        <w:tc>
          <w:tcPr>
            <w:tcW w:w="1294" w:type="dxa"/>
            <w:vAlign w:val="center"/>
          </w:tcPr>
          <w:p w14:paraId="69DB6668" w14:textId="77777777" w:rsidR="007E2A47" w:rsidRPr="00544C46" w:rsidRDefault="007E2A47" w:rsidP="003E5D13">
            <w:pPr>
              <w:rPr>
                <w:bCs/>
                <w:sz w:val="18"/>
              </w:rPr>
            </w:pPr>
            <w:r w:rsidRPr="00544C46">
              <w:rPr>
                <w:bCs/>
                <w:sz w:val="18"/>
              </w:rPr>
              <w:t>Part de</w:t>
            </w:r>
          </w:p>
        </w:tc>
        <w:tc>
          <w:tcPr>
            <w:tcW w:w="1293" w:type="dxa"/>
            <w:vAlign w:val="center"/>
          </w:tcPr>
          <w:p w14:paraId="20F4906E" w14:textId="77777777" w:rsidR="007E2A47" w:rsidRPr="00544C46" w:rsidRDefault="007E2A47" w:rsidP="003E5D13">
            <w:pPr>
              <w:rPr>
                <w:bCs/>
                <w:sz w:val="18"/>
              </w:rPr>
            </w:pPr>
            <w:r w:rsidRPr="00544C46">
              <w:rPr>
                <w:bCs/>
                <w:sz w:val="18"/>
              </w:rPr>
              <w:t>Part de</w:t>
            </w:r>
          </w:p>
        </w:tc>
        <w:tc>
          <w:tcPr>
            <w:tcW w:w="1294" w:type="dxa"/>
            <w:vAlign w:val="center"/>
          </w:tcPr>
          <w:p w14:paraId="61558DF9" w14:textId="77777777" w:rsidR="007E2A47" w:rsidRPr="00544C46" w:rsidRDefault="007E2A47" w:rsidP="003E5D13">
            <w:pPr>
              <w:rPr>
                <w:bCs/>
                <w:sz w:val="18"/>
              </w:rPr>
            </w:pPr>
            <w:r w:rsidRPr="00544C46">
              <w:rPr>
                <w:bCs/>
                <w:sz w:val="18"/>
              </w:rPr>
              <w:t>Part de</w:t>
            </w:r>
          </w:p>
        </w:tc>
      </w:tr>
      <w:tr w:rsidR="007E2A47" w:rsidRPr="00544C46" w14:paraId="22E90298" w14:textId="77777777" w:rsidTr="003E5D13">
        <w:trPr>
          <w:trHeight w:val="364"/>
          <w:jc w:val="center"/>
        </w:trPr>
        <w:tc>
          <w:tcPr>
            <w:tcW w:w="2173" w:type="dxa"/>
            <w:tcBorders>
              <w:top w:val="nil"/>
            </w:tcBorders>
            <w:vAlign w:val="center"/>
          </w:tcPr>
          <w:p w14:paraId="36F78A9A" w14:textId="4CEC44A7" w:rsidR="007E2A47" w:rsidRPr="00544C46" w:rsidRDefault="007E2A47" w:rsidP="003E5D13">
            <w:pPr>
              <w:rPr>
                <w:bCs/>
                <w:sz w:val="18"/>
              </w:rPr>
            </w:pPr>
            <w:r>
              <w:rPr>
                <w:bCs/>
                <w:sz w:val="18"/>
              </w:rPr>
              <w:t>OPC</w:t>
            </w:r>
          </w:p>
        </w:tc>
        <w:tc>
          <w:tcPr>
            <w:tcW w:w="1134" w:type="dxa"/>
            <w:tcBorders>
              <w:top w:val="nil"/>
            </w:tcBorders>
            <w:vAlign w:val="center"/>
          </w:tcPr>
          <w:p w14:paraId="518D0020" w14:textId="77777777" w:rsidR="007E2A47" w:rsidRPr="00544C46" w:rsidRDefault="007E2A47" w:rsidP="003E5D13">
            <w:pPr>
              <w:rPr>
                <w:bCs/>
                <w:sz w:val="18"/>
              </w:rPr>
            </w:pPr>
          </w:p>
        </w:tc>
        <w:tc>
          <w:tcPr>
            <w:tcW w:w="1249" w:type="dxa"/>
            <w:vAlign w:val="center"/>
          </w:tcPr>
          <w:p w14:paraId="294A9EB9" w14:textId="77777777" w:rsidR="007E2A47" w:rsidRPr="00544C46" w:rsidRDefault="007E2A47" w:rsidP="003E5D13">
            <w:pPr>
              <w:rPr>
                <w:bCs/>
                <w:sz w:val="18"/>
              </w:rPr>
            </w:pPr>
          </w:p>
        </w:tc>
        <w:tc>
          <w:tcPr>
            <w:tcW w:w="1293" w:type="dxa"/>
            <w:vAlign w:val="center"/>
          </w:tcPr>
          <w:p w14:paraId="2EB7E38B" w14:textId="77777777" w:rsidR="007E2A47" w:rsidRPr="00544C46" w:rsidRDefault="007E2A47" w:rsidP="003E5D13">
            <w:pPr>
              <w:rPr>
                <w:bCs/>
                <w:sz w:val="18"/>
              </w:rPr>
            </w:pPr>
          </w:p>
        </w:tc>
        <w:tc>
          <w:tcPr>
            <w:tcW w:w="1294" w:type="dxa"/>
            <w:vAlign w:val="center"/>
          </w:tcPr>
          <w:p w14:paraId="5FA11825" w14:textId="77777777" w:rsidR="007E2A47" w:rsidRPr="00544C46" w:rsidRDefault="007E2A47" w:rsidP="003E5D13">
            <w:pPr>
              <w:rPr>
                <w:bCs/>
                <w:sz w:val="18"/>
              </w:rPr>
            </w:pPr>
          </w:p>
        </w:tc>
        <w:tc>
          <w:tcPr>
            <w:tcW w:w="1293" w:type="dxa"/>
            <w:vAlign w:val="center"/>
          </w:tcPr>
          <w:p w14:paraId="42283CAD" w14:textId="77777777" w:rsidR="007E2A47" w:rsidRPr="00544C46" w:rsidRDefault="007E2A47" w:rsidP="003E5D13">
            <w:pPr>
              <w:rPr>
                <w:bCs/>
                <w:sz w:val="18"/>
              </w:rPr>
            </w:pPr>
          </w:p>
        </w:tc>
        <w:tc>
          <w:tcPr>
            <w:tcW w:w="1294" w:type="dxa"/>
            <w:vAlign w:val="center"/>
          </w:tcPr>
          <w:p w14:paraId="1CAC8EA5" w14:textId="77777777" w:rsidR="007E2A47" w:rsidRPr="00544C46" w:rsidRDefault="007E2A47" w:rsidP="003E5D13">
            <w:pPr>
              <w:rPr>
                <w:bCs/>
                <w:sz w:val="18"/>
              </w:rPr>
            </w:pPr>
          </w:p>
        </w:tc>
      </w:tr>
      <w:tr w:rsidR="007E2A47" w:rsidRPr="00544C46" w14:paraId="16AD52F2" w14:textId="77777777" w:rsidTr="003E5D13">
        <w:trPr>
          <w:cantSplit/>
          <w:trHeight w:val="324"/>
          <w:jc w:val="center"/>
        </w:trPr>
        <w:tc>
          <w:tcPr>
            <w:tcW w:w="2173" w:type="dxa"/>
            <w:vAlign w:val="center"/>
          </w:tcPr>
          <w:p w14:paraId="601552F7" w14:textId="77777777" w:rsidR="007E2A47" w:rsidRPr="00544C46" w:rsidRDefault="007E2A47" w:rsidP="003E5D13">
            <w:pPr>
              <w:rPr>
                <w:bCs/>
                <w:sz w:val="18"/>
              </w:rPr>
            </w:pPr>
            <w:r w:rsidRPr="00544C46">
              <w:rPr>
                <w:bCs/>
                <w:sz w:val="18"/>
              </w:rPr>
              <w:t>TVA</w:t>
            </w:r>
          </w:p>
        </w:tc>
        <w:tc>
          <w:tcPr>
            <w:tcW w:w="1134" w:type="dxa"/>
            <w:vAlign w:val="center"/>
          </w:tcPr>
          <w:p w14:paraId="2D1CAE17" w14:textId="77777777" w:rsidR="007E2A47" w:rsidRPr="00544C46" w:rsidRDefault="007E2A47" w:rsidP="003E5D13">
            <w:pPr>
              <w:rPr>
                <w:bCs/>
                <w:sz w:val="18"/>
              </w:rPr>
            </w:pPr>
          </w:p>
        </w:tc>
        <w:tc>
          <w:tcPr>
            <w:tcW w:w="1249" w:type="dxa"/>
            <w:vAlign w:val="center"/>
          </w:tcPr>
          <w:p w14:paraId="404F7276" w14:textId="77777777" w:rsidR="007E2A47" w:rsidRPr="00544C46" w:rsidRDefault="007E2A47" w:rsidP="003E5D13">
            <w:pPr>
              <w:rPr>
                <w:bCs/>
                <w:sz w:val="18"/>
              </w:rPr>
            </w:pPr>
          </w:p>
        </w:tc>
        <w:tc>
          <w:tcPr>
            <w:tcW w:w="1293" w:type="dxa"/>
            <w:vAlign w:val="center"/>
          </w:tcPr>
          <w:p w14:paraId="42E6E4FF" w14:textId="77777777" w:rsidR="007E2A47" w:rsidRPr="00544C46" w:rsidRDefault="007E2A47" w:rsidP="003E5D13">
            <w:pPr>
              <w:rPr>
                <w:bCs/>
                <w:sz w:val="18"/>
              </w:rPr>
            </w:pPr>
          </w:p>
        </w:tc>
        <w:tc>
          <w:tcPr>
            <w:tcW w:w="1294" w:type="dxa"/>
            <w:vAlign w:val="center"/>
          </w:tcPr>
          <w:p w14:paraId="2EEBD318" w14:textId="77777777" w:rsidR="007E2A47" w:rsidRPr="00544C46" w:rsidRDefault="007E2A47" w:rsidP="003E5D13">
            <w:pPr>
              <w:rPr>
                <w:bCs/>
                <w:sz w:val="18"/>
              </w:rPr>
            </w:pPr>
          </w:p>
        </w:tc>
        <w:tc>
          <w:tcPr>
            <w:tcW w:w="1293" w:type="dxa"/>
            <w:vAlign w:val="center"/>
          </w:tcPr>
          <w:p w14:paraId="280E0BFF" w14:textId="77777777" w:rsidR="007E2A47" w:rsidRPr="00544C46" w:rsidRDefault="007E2A47" w:rsidP="003E5D13">
            <w:pPr>
              <w:rPr>
                <w:bCs/>
                <w:sz w:val="18"/>
              </w:rPr>
            </w:pPr>
          </w:p>
        </w:tc>
        <w:tc>
          <w:tcPr>
            <w:tcW w:w="1294" w:type="dxa"/>
            <w:vAlign w:val="center"/>
          </w:tcPr>
          <w:p w14:paraId="3DEF0C08" w14:textId="77777777" w:rsidR="007E2A47" w:rsidRPr="00544C46" w:rsidRDefault="007E2A47" w:rsidP="003E5D13">
            <w:pPr>
              <w:rPr>
                <w:bCs/>
                <w:sz w:val="18"/>
              </w:rPr>
            </w:pPr>
          </w:p>
        </w:tc>
      </w:tr>
      <w:tr w:rsidR="007E2A47" w:rsidRPr="00544C46" w14:paraId="5B489573" w14:textId="77777777" w:rsidTr="003E5D13">
        <w:trPr>
          <w:cantSplit/>
          <w:trHeight w:val="351"/>
          <w:jc w:val="center"/>
        </w:trPr>
        <w:tc>
          <w:tcPr>
            <w:tcW w:w="2173" w:type="dxa"/>
            <w:vAlign w:val="center"/>
          </w:tcPr>
          <w:p w14:paraId="1253BEB2" w14:textId="77777777" w:rsidR="007E2A47" w:rsidRPr="00544C46" w:rsidRDefault="007E2A47" w:rsidP="003E5D13">
            <w:pPr>
              <w:rPr>
                <w:bCs/>
                <w:sz w:val="18"/>
              </w:rPr>
            </w:pPr>
            <w:r w:rsidRPr="00544C46">
              <w:rPr>
                <w:bCs/>
                <w:sz w:val="18"/>
              </w:rPr>
              <w:t>Total TTC</w:t>
            </w:r>
          </w:p>
        </w:tc>
        <w:tc>
          <w:tcPr>
            <w:tcW w:w="1134" w:type="dxa"/>
            <w:vAlign w:val="center"/>
          </w:tcPr>
          <w:p w14:paraId="31C76FA8" w14:textId="77777777" w:rsidR="007E2A47" w:rsidRPr="00544C46" w:rsidRDefault="007E2A47" w:rsidP="003E5D13">
            <w:pPr>
              <w:rPr>
                <w:bCs/>
                <w:sz w:val="18"/>
              </w:rPr>
            </w:pPr>
          </w:p>
        </w:tc>
        <w:tc>
          <w:tcPr>
            <w:tcW w:w="1249" w:type="dxa"/>
            <w:vAlign w:val="center"/>
          </w:tcPr>
          <w:p w14:paraId="4B135453" w14:textId="77777777" w:rsidR="007E2A47" w:rsidRPr="00544C46" w:rsidRDefault="007E2A47" w:rsidP="003E5D13">
            <w:pPr>
              <w:rPr>
                <w:bCs/>
                <w:sz w:val="18"/>
              </w:rPr>
            </w:pPr>
          </w:p>
        </w:tc>
        <w:tc>
          <w:tcPr>
            <w:tcW w:w="1293" w:type="dxa"/>
            <w:vAlign w:val="center"/>
          </w:tcPr>
          <w:p w14:paraId="3F96DB41" w14:textId="77777777" w:rsidR="007E2A47" w:rsidRPr="00544C46" w:rsidRDefault="007E2A47" w:rsidP="003E5D13">
            <w:pPr>
              <w:rPr>
                <w:bCs/>
                <w:sz w:val="18"/>
              </w:rPr>
            </w:pPr>
          </w:p>
        </w:tc>
        <w:tc>
          <w:tcPr>
            <w:tcW w:w="1294" w:type="dxa"/>
            <w:vAlign w:val="center"/>
          </w:tcPr>
          <w:p w14:paraId="1966240F" w14:textId="77777777" w:rsidR="007E2A47" w:rsidRPr="00544C46" w:rsidRDefault="007E2A47" w:rsidP="003E5D13">
            <w:pPr>
              <w:rPr>
                <w:bCs/>
                <w:sz w:val="18"/>
              </w:rPr>
            </w:pPr>
          </w:p>
        </w:tc>
        <w:tc>
          <w:tcPr>
            <w:tcW w:w="1293" w:type="dxa"/>
            <w:vAlign w:val="center"/>
          </w:tcPr>
          <w:p w14:paraId="7E8205F3" w14:textId="77777777" w:rsidR="007E2A47" w:rsidRPr="00544C46" w:rsidRDefault="007E2A47" w:rsidP="003E5D13">
            <w:pPr>
              <w:rPr>
                <w:bCs/>
                <w:sz w:val="18"/>
              </w:rPr>
            </w:pPr>
          </w:p>
        </w:tc>
        <w:tc>
          <w:tcPr>
            <w:tcW w:w="1294" w:type="dxa"/>
            <w:vAlign w:val="center"/>
          </w:tcPr>
          <w:p w14:paraId="5D2B2573" w14:textId="77777777" w:rsidR="007E2A47" w:rsidRPr="00544C46" w:rsidRDefault="007E2A47" w:rsidP="003E5D13">
            <w:pPr>
              <w:rPr>
                <w:bCs/>
                <w:sz w:val="18"/>
              </w:rPr>
            </w:pPr>
          </w:p>
        </w:tc>
      </w:tr>
    </w:tbl>
    <w:p w14:paraId="4F64B267" w14:textId="1EECDFEC" w:rsidR="00802D2E" w:rsidRDefault="00802D2E">
      <w:pPr>
        <w:spacing w:after="0"/>
        <w:jc w:val="left"/>
      </w:pPr>
    </w:p>
    <w:p w14:paraId="2C6F2216" w14:textId="77777777" w:rsidR="006E5CCE" w:rsidRDefault="006E5CCE">
      <w:pPr>
        <w:spacing w:after="0"/>
        <w:jc w:val="left"/>
      </w:pPr>
    </w:p>
    <w:p w14:paraId="67C52C73" w14:textId="6AFB4160" w:rsidR="007E2A47" w:rsidRDefault="00170720" w:rsidP="007E2A47">
      <w:pPr>
        <w:rPr>
          <w:b/>
          <w:u w:val="single"/>
        </w:rPr>
      </w:pPr>
      <w:r>
        <w:rPr>
          <w:b/>
          <w:u w:val="single"/>
        </w:rPr>
        <w:t xml:space="preserve">Prestations supplémentaires </w:t>
      </w:r>
      <w:r w:rsidR="001A0309">
        <w:rPr>
          <w:b/>
          <w:u w:val="single"/>
        </w:rPr>
        <w:t>éventuelles chiffrées par</w:t>
      </w:r>
      <w:r>
        <w:rPr>
          <w:b/>
          <w:u w:val="single"/>
        </w:rPr>
        <w:t xml:space="preserve"> la Maîtrise d'Œuvre</w:t>
      </w:r>
    </w:p>
    <w:p w14:paraId="266252E8" w14:textId="77777777" w:rsidR="00802D2E" w:rsidRDefault="00802D2E" w:rsidP="001C0C3B">
      <w:r>
        <w:t>Sans Objet.</w:t>
      </w:r>
    </w:p>
    <w:p w14:paraId="7C2C830D" w14:textId="77777777" w:rsidR="001C0C3B" w:rsidRDefault="001C0C3B" w:rsidP="001C0C3B">
      <w:pPr>
        <w:rPr>
          <w:b/>
          <w:u w:val="single"/>
        </w:rPr>
      </w:pPr>
    </w:p>
    <w:p w14:paraId="5B2D2194" w14:textId="77777777" w:rsidR="007E2A47" w:rsidRDefault="007E2A47" w:rsidP="007E2A47">
      <w:pPr>
        <w:rPr>
          <w:b/>
          <w:u w:val="single"/>
        </w:rPr>
      </w:pPr>
    </w:p>
    <w:p w14:paraId="105A9AA6" w14:textId="77777777" w:rsidR="007E2A47" w:rsidRDefault="007E2A47" w:rsidP="00593690">
      <w:pPr>
        <w:rPr>
          <w:b/>
          <w:u w:val="single"/>
        </w:rPr>
      </w:pPr>
    </w:p>
    <w:p w14:paraId="63A6C975" w14:textId="77777777" w:rsidR="007E2A47" w:rsidRDefault="007E2A47" w:rsidP="00593690">
      <w:pPr>
        <w:rPr>
          <w:b/>
          <w:u w:val="single"/>
        </w:rPr>
      </w:pPr>
    </w:p>
    <w:p w14:paraId="5155B221" w14:textId="77777777" w:rsidR="007E2A47" w:rsidRDefault="007E2A47">
      <w:pPr>
        <w:spacing w:after="0"/>
        <w:jc w:val="left"/>
        <w:rPr>
          <w:b/>
          <w:u w:val="single"/>
        </w:rPr>
      </w:pPr>
      <w:r>
        <w:rPr>
          <w:b/>
          <w:u w:val="single"/>
        </w:rPr>
        <w:br w:type="page"/>
      </w:r>
    </w:p>
    <w:p w14:paraId="5E5C7399" w14:textId="09F35378" w:rsidR="00370950" w:rsidRDefault="00126AAD" w:rsidP="00126AAD">
      <w:pPr>
        <w:pStyle w:val="Titre1"/>
        <w:numPr>
          <w:ilvl w:val="0"/>
          <w:numId w:val="0"/>
        </w:numPr>
      </w:pPr>
      <w:bookmarkStart w:id="74" w:name="_Toc201656555"/>
      <w:r>
        <w:lastRenderedPageBreak/>
        <w:t>ANNEXE 2 : MANDAT</w:t>
      </w:r>
      <w:bookmarkEnd w:id="74"/>
    </w:p>
    <w:p w14:paraId="4CFDC32E" w14:textId="77777777" w:rsidR="00370950" w:rsidRDefault="00370950" w:rsidP="00BA6841"/>
    <w:p w14:paraId="1698F2E3" w14:textId="559AA107" w:rsidR="00126AAD" w:rsidRDefault="006B1DC9" w:rsidP="00BA6841">
      <w:r>
        <w:t xml:space="preserve">Dans le cadre de la signature du marché </w:t>
      </w:r>
      <w:r w:rsidR="00DB7CEA">
        <w:t>pour :</w:t>
      </w:r>
    </w:p>
    <w:p w14:paraId="003AB9A1" w14:textId="7BDFFC91" w:rsidR="00DB7CEA" w:rsidRDefault="00DB7CEA" w:rsidP="00BA6841">
      <w:pPr>
        <w:rPr>
          <w:rFonts w:asciiTheme="majorHAnsi" w:hAnsiTheme="majorHAnsi"/>
          <w:b/>
          <w:bCs/>
        </w:rPr>
      </w:pPr>
      <w:r w:rsidRPr="0063714D">
        <w:rPr>
          <w:rFonts w:asciiTheme="majorHAnsi" w:hAnsiTheme="majorHAnsi"/>
          <w:b/>
          <w:bCs/>
          <w:highlight w:val="yellow"/>
        </w:rPr>
        <w:t>[Intitulé du marché]</w:t>
      </w:r>
    </w:p>
    <w:p w14:paraId="43C3C6BA" w14:textId="7AE993A4" w:rsidR="00DB7CEA" w:rsidRPr="00DB7CEA" w:rsidRDefault="00DB7CEA" w:rsidP="00BA6841">
      <w:r w:rsidRPr="00DB7CEA">
        <w:t>Pour le compte de :</w:t>
      </w:r>
    </w:p>
    <w:p w14:paraId="7AE21E90" w14:textId="32D89C84" w:rsidR="00DB7CEA" w:rsidRPr="005F1CC2" w:rsidRDefault="0095538D" w:rsidP="0095538D">
      <w:pPr>
        <w:pStyle w:val="Default"/>
        <w:rPr>
          <w:rFonts w:asciiTheme="minorHAnsi" w:hAnsiTheme="minorHAnsi" w:cstheme="minorHAnsi"/>
          <w:b/>
          <w:bCs/>
          <w:sz w:val="22"/>
          <w:szCs w:val="22"/>
        </w:rPr>
      </w:pPr>
      <w:r w:rsidRPr="0095538D">
        <w:rPr>
          <w:rFonts w:asciiTheme="minorHAnsi" w:hAnsiTheme="minorHAnsi" w:cstheme="minorHAnsi"/>
          <w:b/>
          <w:bCs/>
          <w:sz w:val="22"/>
          <w:szCs w:val="22"/>
          <w:highlight w:val="yellow"/>
        </w:rPr>
        <w:t>Maître d’ouvrage</w:t>
      </w:r>
    </w:p>
    <w:p w14:paraId="4FBB66CF" w14:textId="77777777" w:rsidR="00DB7CEA" w:rsidRPr="00FF465E" w:rsidRDefault="00DB7CEA" w:rsidP="0095538D">
      <w:pPr>
        <w:spacing w:after="0"/>
        <w:jc w:val="left"/>
        <w:rPr>
          <w:rFonts w:cstheme="minorHAnsi"/>
          <w:b/>
          <w:bCs/>
          <w:sz w:val="22"/>
          <w:highlight w:val="yellow"/>
        </w:rPr>
      </w:pPr>
      <w:r w:rsidRPr="00FF465E">
        <w:rPr>
          <w:rFonts w:cstheme="minorHAnsi"/>
          <w:b/>
          <w:bCs/>
          <w:sz w:val="22"/>
          <w:highlight w:val="yellow"/>
        </w:rPr>
        <w:t>---- adresse----</w:t>
      </w:r>
    </w:p>
    <w:p w14:paraId="6363EDA3" w14:textId="77777777" w:rsidR="00DB7CEA" w:rsidRDefault="00DB7CEA" w:rsidP="0095538D">
      <w:pPr>
        <w:spacing w:after="0"/>
        <w:jc w:val="left"/>
        <w:rPr>
          <w:rFonts w:cstheme="minorHAnsi"/>
          <w:b/>
          <w:bCs/>
          <w:sz w:val="22"/>
        </w:rPr>
      </w:pPr>
      <w:r w:rsidRPr="00FF465E">
        <w:rPr>
          <w:rFonts w:cstheme="minorHAnsi"/>
          <w:b/>
          <w:bCs/>
          <w:sz w:val="22"/>
          <w:highlight w:val="yellow"/>
        </w:rPr>
        <w:t>----------</w:t>
      </w:r>
    </w:p>
    <w:p w14:paraId="3E359134" w14:textId="77777777" w:rsidR="00370950" w:rsidRDefault="00370950" w:rsidP="00BA6841"/>
    <w:p w14:paraId="483E7191" w14:textId="26B6D44C" w:rsidR="002D04AF" w:rsidRDefault="002D04AF" w:rsidP="00BA6841">
      <w:r>
        <w:t>Je soussigné, ………</w:t>
      </w:r>
      <w:r w:rsidR="00A87C2A">
        <w:rPr>
          <w:i/>
          <w:iCs/>
        </w:rPr>
        <w:t>…………</w:t>
      </w:r>
      <w:r w:rsidR="00A87C2A">
        <w:t xml:space="preserve"> </w:t>
      </w:r>
      <w:r>
        <w:t>………….., agissant en qualité de ………</w:t>
      </w:r>
      <w:r w:rsidR="00A87C2A">
        <w:rPr>
          <w:i/>
          <w:iCs/>
        </w:rPr>
        <w:t>………..</w:t>
      </w:r>
      <w:r>
        <w:t>………….. pour le compte de</w:t>
      </w:r>
      <w:r w:rsidR="00FA4079">
        <w:t> :</w:t>
      </w:r>
    </w:p>
    <w:p w14:paraId="3C200C1E" w14:textId="54043BFC" w:rsidR="00FA4079" w:rsidRPr="003A0E91" w:rsidRDefault="00A87C2A" w:rsidP="00BA6841">
      <w:pPr>
        <w:rPr>
          <w:i/>
          <w:iCs/>
        </w:rPr>
      </w:pPr>
      <w:r>
        <w:rPr>
          <w:i/>
          <w:iCs/>
        </w:rPr>
        <w:t xml:space="preserve">………………………………………………………………………………….. </w:t>
      </w:r>
      <w:r w:rsidR="003A21D6">
        <w:rPr>
          <w:i/>
          <w:iCs/>
        </w:rPr>
        <w:t>[</w:t>
      </w:r>
      <w:r w:rsidR="003911FC" w:rsidRPr="003A0E91">
        <w:rPr>
          <w:i/>
          <w:iCs/>
        </w:rPr>
        <w:t>Nom</w:t>
      </w:r>
      <w:r w:rsidR="00802616" w:rsidRPr="003A0E91">
        <w:rPr>
          <w:i/>
          <w:iCs/>
        </w:rPr>
        <w:t xml:space="preserve"> </w:t>
      </w:r>
      <w:r w:rsidR="00A308A6">
        <w:rPr>
          <w:i/>
          <w:iCs/>
        </w:rPr>
        <w:t>de la société co</w:t>
      </w:r>
      <w:r w:rsidR="009676C9">
        <w:rPr>
          <w:i/>
          <w:iCs/>
        </w:rPr>
        <w:t xml:space="preserve">traitante </w:t>
      </w:r>
      <w:r w:rsidR="00802616" w:rsidRPr="003A0E91">
        <w:rPr>
          <w:i/>
          <w:iCs/>
        </w:rPr>
        <w:t>à renseigner</w:t>
      </w:r>
      <w:r w:rsidR="008A4BEE">
        <w:rPr>
          <w:i/>
          <w:iCs/>
        </w:rPr>
        <w:t>]</w:t>
      </w:r>
    </w:p>
    <w:p w14:paraId="0C269768" w14:textId="27409CE8" w:rsidR="003911FC" w:rsidRPr="003A0E91" w:rsidRDefault="00A87C2A" w:rsidP="00BA6841">
      <w:pPr>
        <w:rPr>
          <w:i/>
          <w:iCs/>
        </w:rPr>
      </w:pPr>
      <w:r>
        <w:rPr>
          <w:i/>
          <w:iCs/>
        </w:rPr>
        <w:t xml:space="preserve">………………………………………………………………………………….. </w:t>
      </w:r>
      <w:r w:rsidR="008A4BEE">
        <w:rPr>
          <w:i/>
          <w:iCs/>
        </w:rPr>
        <w:t>[</w:t>
      </w:r>
      <w:r w:rsidR="003911FC" w:rsidRPr="003A0E91">
        <w:rPr>
          <w:i/>
          <w:iCs/>
        </w:rPr>
        <w:t>Adresse</w:t>
      </w:r>
      <w:r w:rsidR="00802616" w:rsidRPr="003A0E91">
        <w:rPr>
          <w:i/>
          <w:iCs/>
        </w:rPr>
        <w:t xml:space="preserve"> à renseigner</w:t>
      </w:r>
      <w:r w:rsidR="008A4BEE">
        <w:rPr>
          <w:i/>
          <w:iCs/>
        </w:rPr>
        <w:t>]</w:t>
      </w:r>
    </w:p>
    <w:p w14:paraId="329A29D9" w14:textId="4F2D4AFF" w:rsidR="003911FC" w:rsidRPr="003911FC" w:rsidRDefault="003911FC" w:rsidP="00BA6841">
      <w:pPr>
        <w:rPr>
          <w:i/>
          <w:iCs/>
        </w:rPr>
      </w:pPr>
      <w:r w:rsidRPr="003A21D6">
        <w:t>SIRET</w:t>
      </w:r>
      <w:r w:rsidR="00802616" w:rsidRPr="003A21D6">
        <w:t> :</w:t>
      </w:r>
      <w:r w:rsidR="00A87C2A">
        <w:t xml:space="preserve"> …………………….</w:t>
      </w:r>
      <w:r w:rsidR="003A0E91">
        <w:rPr>
          <w:i/>
          <w:iCs/>
        </w:rPr>
        <w:t>………</w:t>
      </w:r>
    </w:p>
    <w:p w14:paraId="28105B66" w14:textId="77777777" w:rsidR="00370950" w:rsidRDefault="00370950" w:rsidP="00BA6841"/>
    <w:p w14:paraId="1979D8ED" w14:textId="3D859307" w:rsidR="00B43FA0" w:rsidRDefault="00B43FA0" w:rsidP="00BA6841">
      <w:r>
        <w:t>Donne pouvoir</w:t>
      </w:r>
      <w:r w:rsidR="002744B1">
        <w:t xml:space="preserve"> au mandataire :</w:t>
      </w:r>
    </w:p>
    <w:p w14:paraId="02B05236" w14:textId="7A96BD5C" w:rsidR="008A4BEE" w:rsidRDefault="00A87C2A" w:rsidP="008A4BEE">
      <w:pPr>
        <w:rPr>
          <w:i/>
          <w:iCs/>
        </w:rPr>
      </w:pPr>
      <w:r>
        <w:rPr>
          <w:i/>
          <w:iCs/>
        </w:rPr>
        <w:t xml:space="preserve">……………………………………………………. </w:t>
      </w:r>
      <w:r w:rsidR="008A4BEE">
        <w:rPr>
          <w:i/>
          <w:iCs/>
        </w:rPr>
        <w:t>[</w:t>
      </w:r>
      <w:r w:rsidR="008A4BEE" w:rsidRPr="003A0E91">
        <w:rPr>
          <w:i/>
          <w:iCs/>
        </w:rPr>
        <w:t xml:space="preserve">Nom </w:t>
      </w:r>
      <w:r w:rsidR="00FD74DE">
        <w:rPr>
          <w:i/>
          <w:iCs/>
        </w:rPr>
        <w:t xml:space="preserve">du mandataire </w:t>
      </w:r>
      <w:r w:rsidR="008A4BEE" w:rsidRPr="003A0E91">
        <w:rPr>
          <w:i/>
          <w:iCs/>
        </w:rPr>
        <w:t>à renseigner</w:t>
      </w:r>
      <w:r w:rsidR="008A4BEE">
        <w:rPr>
          <w:i/>
          <w:iCs/>
        </w:rPr>
        <w:t>]</w:t>
      </w:r>
    </w:p>
    <w:p w14:paraId="238AB294" w14:textId="41B968A7" w:rsidR="00FD74DE" w:rsidRPr="003911FC" w:rsidRDefault="00FD74DE" w:rsidP="00FD74DE">
      <w:pPr>
        <w:rPr>
          <w:i/>
          <w:iCs/>
        </w:rPr>
      </w:pPr>
      <w:r>
        <w:t>Représenté par</w:t>
      </w:r>
      <w:r w:rsidRPr="003A21D6">
        <w:t> :</w:t>
      </w:r>
      <w:r w:rsidRPr="003A0E91">
        <w:rPr>
          <w:i/>
          <w:iCs/>
        </w:rPr>
        <w:t xml:space="preserve"> </w:t>
      </w:r>
      <w:r>
        <w:rPr>
          <w:i/>
          <w:iCs/>
        </w:rPr>
        <w:t>………</w:t>
      </w:r>
      <w:r w:rsidR="00A87C2A">
        <w:rPr>
          <w:i/>
          <w:iCs/>
        </w:rPr>
        <w:t>………………………………………………..</w:t>
      </w:r>
      <w:r>
        <w:rPr>
          <w:i/>
          <w:iCs/>
        </w:rPr>
        <w:t xml:space="preserve">[Nom, Prénom et Qualité du représentant </w:t>
      </w:r>
      <w:r w:rsidRPr="003A0E91">
        <w:rPr>
          <w:i/>
          <w:iCs/>
        </w:rPr>
        <w:t>à renseigner</w:t>
      </w:r>
      <w:r>
        <w:rPr>
          <w:i/>
          <w:iCs/>
        </w:rPr>
        <w:t>]</w:t>
      </w:r>
    </w:p>
    <w:p w14:paraId="752AF94F" w14:textId="4FFCEC1F" w:rsidR="00A87C2A" w:rsidRPr="003A0E91" w:rsidRDefault="00A87C2A" w:rsidP="00A87C2A">
      <w:pPr>
        <w:rPr>
          <w:i/>
          <w:iCs/>
        </w:rPr>
      </w:pPr>
      <w:r>
        <w:rPr>
          <w:i/>
          <w:iCs/>
        </w:rPr>
        <w:t>…………………………………………………………………………………..[</w:t>
      </w:r>
      <w:r w:rsidRPr="003A0E91">
        <w:rPr>
          <w:i/>
          <w:iCs/>
        </w:rPr>
        <w:t>Adresse à renseigner</w:t>
      </w:r>
      <w:r>
        <w:rPr>
          <w:i/>
          <w:iCs/>
        </w:rPr>
        <w:t>]</w:t>
      </w:r>
    </w:p>
    <w:p w14:paraId="614983E4" w14:textId="77777777" w:rsidR="00A87C2A" w:rsidRPr="003911FC" w:rsidRDefault="00A87C2A" w:rsidP="00A87C2A">
      <w:pPr>
        <w:rPr>
          <w:i/>
          <w:iCs/>
        </w:rPr>
      </w:pPr>
      <w:r w:rsidRPr="003A21D6">
        <w:t>SIRET :</w:t>
      </w:r>
      <w:r>
        <w:t xml:space="preserve"> …………………….</w:t>
      </w:r>
      <w:r>
        <w:rPr>
          <w:i/>
          <w:iCs/>
        </w:rPr>
        <w:t>………</w:t>
      </w:r>
    </w:p>
    <w:p w14:paraId="173ABFB5" w14:textId="77777777" w:rsidR="002744B1" w:rsidRPr="00544C46" w:rsidRDefault="002744B1" w:rsidP="00BA6841"/>
    <w:p w14:paraId="168F13ED" w14:textId="7ED3E26E" w:rsidR="00370950" w:rsidRDefault="00ED55D2" w:rsidP="00BA6841">
      <w:r>
        <w:t>Etant dûment habilité à engager la société cotraitante, je donne mandat</w:t>
      </w:r>
      <w:r w:rsidR="007306C9">
        <w:t>, par la signature du présent document à la société mandataire</w:t>
      </w:r>
      <w:r w:rsidR="00E53437">
        <w:t>, qui l’accepte, pour signer en mon nom et pour mon compte</w:t>
      </w:r>
      <w:r w:rsidR="009307E2">
        <w:t>, le marché du groupement et ses éventuelles modifications ultérieures</w:t>
      </w:r>
      <w:r w:rsidR="000940BB">
        <w:t xml:space="preserve">, </w:t>
      </w:r>
      <w:r w:rsidR="00DC2D03">
        <w:t xml:space="preserve">pour me représenter </w:t>
      </w:r>
      <w:r w:rsidR="001A12AF">
        <w:t>auprès du pouvoir adjudicateur</w:t>
      </w:r>
      <w:r w:rsidR="00775D36">
        <w:t xml:space="preserve"> et pour coordonner l’ensemble des prestations du groupement.</w:t>
      </w:r>
    </w:p>
    <w:p w14:paraId="77788335" w14:textId="77777777" w:rsidR="00775D36" w:rsidRDefault="00775D36" w:rsidP="00BA6841"/>
    <w:p w14:paraId="0D6909C6" w14:textId="6814BFC9" w:rsidR="00775D36" w:rsidRDefault="00775D36" w:rsidP="00BA6841">
      <w:r>
        <w:t>Pour servir et valoir ce que de droit</w:t>
      </w:r>
      <w:r w:rsidR="00D313CA">
        <w:t>.</w:t>
      </w:r>
    </w:p>
    <w:p w14:paraId="67849A75" w14:textId="3F31CA3B" w:rsidR="00D313CA" w:rsidRPr="003911FC" w:rsidRDefault="00D313CA" w:rsidP="00D313CA">
      <w:pPr>
        <w:rPr>
          <w:i/>
          <w:iCs/>
        </w:rPr>
      </w:pPr>
      <w:r>
        <w:t xml:space="preserve">Fait à </w:t>
      </w:r>
      <w:r>
        <w:rPr>
          <w:i/>
          <w:iCs/>
        </w:rPr>
        <w:t>………[</w:t>
      </w:r>
      <w:r w:rsidRPr="003A0E91">
        <w:rPr>
          <w:i/>
          <w:iCs/>
        </w:rPr>
        <w:t>à renseigner</w:t>
      </w:r>
      <w:r>
        <w:rPr>
          <w:i/>
          <w:iCs/>
        </w:rPr>
        <w:t>]………</w:t>
      </w:r>
    </w:p>
    <w:p w14:paraId="1004C604" w14:textId="05586CED" w:rsidR="00D313CA" w:rsidRDefault="00D313CA" w:rsidP="00D313CA">
      <w:pPr>
        <w:rPr>
          <w:i/>
          <w:iCs/>
        </w:rPr>
      </w:pPr>
      <w:r>
        <w:t>Le</w:t>
      </w:r>
      <w:r w:rsidRPr="003A0E91">
        <w:rPr>
          <w:i/>
          <w:iCs/>
        </w:rPr>
        <w:t xml:space="preserve"> </w:t>
      </w:r>
      <w:r w:rsidR="00914A7E">
        <w:rPr>
          <w:i/>
          <w:iCs/>
        </w:rPr>
        <w:t>…/…/20</w:t>
      </w:r>
      <w:r>
        <w:rPr>
          <w:i/>
          <w:iCs/>
        </w:rPr>
        <w:t>…</w:t>
      </w:r>
    </w:p>
    <w:p w14:paraId="3141A85A" w14:textId="3FAE6C6E" w:rsidR="00914A7E" w:rsidRPr="00914A7E" w:rsidRDefault="00914A7E" w:rsidP="00D313CA">
      <w:r>
        <w:rPr>
          <w:i/>
          <w:iCs/>
        </w:rPr>
        <w:tab/>
      </w:r>
      <w:r>
        <w:rPr>
          <w:i/>
          <w:iCs/>
        </w:rPr>
        <w:tab/>
      </w:r>
      <w:r>
        <w:rPr>
          <w:i/>
          <w:iCs/>
        </w:rPr>
        <w:tab/>
      </w:r>
      <w:r>
        <w:rPr>
          <w:i/>
          <w:iCs/>
        </w:rPr>
        <w:tab/>
      </w:r>
      <w:r>
        <w:rPr>
          <w:i/>
          <w:iCs/>
        </w:rPr>
        <w:tab/>
      </w:r>
      <w:r>
        <w:rPr>
          <w:i/>
          <w:iCs/>
        </w:rPr>
        <w:tab/>
      </w:r>
      <w:r w:rsidRPr="00914A7E">
        <w:t xml:space="preserve">Signature : </w:t>
      </w:r>
    </w:p>
    <w:p w14:paraId="0183B3CB" w14:textId="6BC7BE61" w:rsidR="00ED55D2" w:rsidRDefault="00ED55D2" w:rsidP="00BA6841"/>
    <w:p w14:paraId="68DF7178" w14:textId="5F10E787" w:rsidR="0077690D" w:rsidRDefault="0077690D" w:rsidP="00BA6841"/>
    <w:p w14:paraId="268F0534" w14:textId="57C76997" w:rsidR="0077690D" w:rsidRDefault="0077690D">
      <w:pPr>
        <w:spacing w:after="0"/>
        <w:jc w:val="left"/>
      </w:pPr>
      <w:r>
        <w:br w:type="page"/>
      </w:r>
    </w:p>
    <w:p w14:paraId="38510969" w14:textId="4D60F9E7" w:rsidR="0077690D" w:rsidRDefault="0077690D" w:rsidP="0077690D">
      <w:pPr>
        <w:pStyle w:val="Titre1"/>
        <w:numPr>
          <w:ilvl w:val="0"/>
          <w:numId w:val="0"/>
        </w:numPr>
      </w:pPr>
      <w:bookmarkStart w:id="75" w:name="_Toc201656556"/>
      <w:r>
        <w:lastRenderedPageBreak/>
        <w:t>ANNEXE 3 (si besoin) : Déclaration(s) de sous-traitance</w:t>
      </w:r>
      <w:bookmarkEnd w:id="75"/>
    </w:p>
    <w:p w14:paraId="41D37082" w14:textId="6807BF4B" w:rsidR="0077690D" w:rsidRPr="0077690D" w:rsidRDefault="0077690D" w:rsidP="0077690D">
      <w:pPr>
        <w:rPr>
          <w:i/>
          <w:iCs/>
        </w:rPr>
      </w:pPr>
      <w:r w:rsidRPr="0077690D">
        <w:rPr>
          <w:i/>
          <w:iCs/>
        </w:rPr>
        <w:t>Le cas échéant, document à produire par le titulaire</w:t>
      </w:r>
    </w:p>
    <w:p w14:paraId="182AAD8F" w14:textId="77777777" w:rsidR="0077690D" w:rsidRDefault="0077690D" w:rsidP="00BA6841"/>
    <w:p w14:paraId="29B9BD0C" w14:textId="77777777" w:rsidR="00370950" w:rsidRPr="00544C46" w:rsidRDefault="00370950" w:rsidP="00BA6841"/>
    <w:p w14:paraId="593CD238" w14:textId="7BD69C13" w:rsidR="00FE7429" w:rsidRDefault="00FE7429" w:rsidP="00BA6841"/>
    <w:sectPr w:rsidR="00FE7429" w:rsidSect="002649DE">
      <w:headerReference w:type="first" r:id="rId23"/>
      <w:pgSz w:w="11906" w:h="16838"/>
      <w:pgMar w:top="1418" w:right="1134" w:bottom="1418" w:left="1843" w:header="709"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5FFA6A" w14:textId="77777777" w:rsidR="00A152F6" w:rsidRDefault="00A152F6" w:rsidP="0022016B">
      <w:r>
        <w:separator/>
      </w:r>
    </w:p>
  </w:endnote>
  <w:endnote w:type="continuationSeparator" w:id="0">
    <w:p w14:paraId="35F45DBB" w14:textId="77777777" w:rsidR="00A152F6" w:rsidRDefault="00A152F6" w:rsidP="002201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INOT">
    <w:altName w:val="Arial"/>
    <w:panose1 w:val="00000000000000000000"/>
    <w:charset w:val="00"/>
    <w:family w:val="swiss"/>
    <w:notTrueType/>
    <w:pitch w:val="variable"/>
    <w:sig w:usb0="800000AF" w:usb1="4000207B" w:usb2="00000000" w:usb3="00000000" w:csb0="00000001" w:csb1="00000000"/>
  </w:font>
  <w:font w:name="Arial">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3E5D13" w:rsidRPr="003F4764" w14:paraId="196141BF" w14:textId="77777777" w:rsidTr="009B7A38">
      <w:trPr>
        <w:trHeight w:hRule="exact" w:val="284"/>
      </w:trPr>
      <w:tc>
        <w:tcPr>
          <w:tcW w:w="1276" w:type="dxa"/>
          <w:vMerge w:val="restart"/>
        </w:tcPr>
        <w:p w14:paraId="5F369C81" w14:textId="77777777" w:rsidR="003E5D13" w:rsidRPr="005211B7" w:rsidRDefault="003E5D13" w:rsidP="005211B7">
          <w:pPr>
            <w:pStyle w:val="Pieddepage"/>
          </w:pPr>
          <w:r w:rsidRPr="005211B7">
            <w:rPr>
              <w:lang w:eastAsia="fr-FR"/>
            </w:rPr>
            <w:drawing>
              <wp:anchor distT="0" distB="0" distL="114300" distR="114300" simplePos="0" relativeHeight="251658752" behindDoc="1" locked="0" layoutInCell="1" allowOverlap="1" wp14:anchorId="33FAAE21" wp14:editId="32F6F311">
                <wp:simplePos x="0" y="0"/>
                <wp:positionH relativeFrom="page">
                  <wp:posOffset>59055</wp:posOffset>
                </wp:positionH>
                <wp:positionV relativeFrom="page">
                  <wp:posOffset>3175</wp:posOffset>
                </wp:positionV>
                <wp:extent cx="669600" cy="356400"/>
                <wp:effectExtent l="0" t="0" r="0" b="0"/>
                <wp:wrapNone/>
                <wp:docPr id="1274696662" name="Image 1274696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margin">
                  <wp14:pctWidth>0</wp14:pctWidth>
                </wp14:sizeRelH>
                <wp14:sizeRelV relativeFrom="margin">
                  <wp14:pctHeight>0</wp14:pctHeight>
                </wp14:sizeRelV>
              </wp:anchor>
            </w:drawing>
          </w:r>
        </w:p>
      </w:tc>
      <w:tc>
        <w:tcPr>
          <w:tcW w:w="8363" w:type="dxa"/>
        </w:tcPr>
        <w:p w14:paraId="4D1EECD6" w14:textId="613887E6" w:rsidR="003E5D13" w:rsidRPr="003F4764" w:rsidRDefault="003E5D13" w:rsidP="00370950">
          <w:pPr>
            <w:pStyle w:val="Pieddepage"/>
            <w:rPr>
              <w:szCs w:val="16"/>
            </w:rPr>
          </w:pPr>
          <w:r w:rsidRPr="003F4764">
            <w:rPr>
              <w:szCs w:val="16"/>
            </w:rPr>
            <w:t>Marché de Maîtrise d'Œuvre – Acte d’engagement</w:t>
          </w:r>
        </w:p>
      </w:tc>
      <w:tc>
        <w:tcPr>
          <w:tcW w:w="856" w:type="dxa"/>
          <w:vMerge w:val="restart"/>
          <w:vAlign w:val="center"/>
        </w:tcPr>
        <w:p w14:paraId="36709DC4" w14:textId="57E67DC0" w:rsidR="003E5D13" w:rsidRPr="003F4764" w:rsidRDefault="003E5D13" w:rsidP="00D01DFC">
          <w:pPr>
            <w:pStyle w:val="Pieddepage"/>
            <w:rPr>
              <w:szCs w:val="16"/>
            </w:rPr>
          </w:pPr>
          <w:r w:rsidRPr="003F4764">
            <w:rPr>
              <w:szCs w:val="16"/>
            </w:rPr>
            <w:t xml:space="preserve">Page </w:t>
          </w:r>
          <w:r w:rsidRPr="003F4764">
            <w:rPr>
              <w:szCs w:val="16"/>
            </w:rPr>
            <w:fldChar w:fldCharType="begin"/>
          </w:r>
          <w:r w:rsidRPr="003F4764">
            <w:rPr>
              <w:szCs w:val="16"/>
            </w:rPr>
            <w:instrText xml:space="preserve"> PAGE  \* Arabic  \* MERGEFORMAT </w:instrText>
          </w:r>
          <w:r w:rsidRPr="003F4764">
            <w:rPr>
              <w:szCs w:val="16"/>
            </w:rPr>
            <w:fldChar w:fldCharType="separate"/>
          </w:r>
          <w:r w:rsidR="009E0CED">
            <w:rPr>
              <w:szCs w:val="16"/>
            </w:rPr>
            <w:t>15</w:t>
          </w:r>
          <w:r w:rsidRPr="003F4764">
            <w:rPr>
              <w:szCs w:val="16"/>
            </w:rPr>
            <w:fldChar w:fldCharType="end"/>
          </w:r>
        </w:p>
      </w:tc>
    </w:tr>
    <w:tr w:rsidR="003E5D13" w:rsidRPr="003F4764" w14:paraId="2EAA4934" w14:textId="77777777" w:rsidTr="009B7A38">
      <w:trPr>
        <w:trHeight w:hRule="exact" w:val="284"/>
      </w:trPr>
      <w:tc>
        <w:tcPr>
          <w:tcW w:w="1276" w:type="dxa"/>
          <w:vMerge/>
        </w:tcPr>
        <w:p w14:paraId="4323F22F" w14:textId="77777777" w:rsidR="003E5D13" w:rsidRPr="005211B7" w:rsidRDefault="003E5D13" w:rsidP="005211B7">
          <w:pPr>
            <w:pStyle w:val="Pieddepage"/>
          </w:pPr>
        </w:p>
      </w:tc>
      <w:tc>
        <w:tcPr>
          <w:tcW w:w="8363" w:type="dxa"/>
        </w:tcPr>
        <w:p w14:paraId="550EDEF2" w14:textId="12D26DAE" w:rsidR="003E5D13" w:rsidRPr="003F4764" w:rsidRDefault="003E5D13" w:rsidP="003A0B7D">
          <w:pPr>
            <w:pStyle w:val="Pieddepage"/>
            <w:rPr>
              <w:szCs w:val="16"/>
            </w:rPr>
          </w:pPr>
          <w:r w:rsidRPr="003F4764">
            <w:rPr>
              <w:szCs w:val="16"/>
            </w:rPr>
            <w:t>Juin 2025</w:t>
          </w:r>
        </w:p>
      </w:tc>
      <w:tc>
        <w:tcPr>
          <w:tcW w:w="856" w:type="dxa"/>
          <w:vMerge/>
        </w:tcPr>
        <w:p w14:paraId="368BDD01" w14:textId="77777777" w:rsidR="003E5D13" w:rsidRPr="003F4764" w:rsidRDefault="003E5D13" w:rsidP="005211B7">
          <w:pPr>
            <w:pStyle w:val="Pieddepage"/>
            <w:rPr>
              <w:szCs w:val="16"/>
            </w:rPr>
          </w:pPr>
        </w:p>
      </w:tc>
    </w:tr>
  </w:tbl>
  <w:p w14:paraId="55C72190" w14:textId="77777777" w:rsidR="003E5D13" w:rsidRPr="005211B7" w:rsidRDefault="003E5D13" w:rsidP="00D01DFC">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0F302D" w14:textId="77777777" w:rsidR="00A152F6" w:rsidRDefault="00A152F6" w:rsidP="0022016B">
      <w:r>
        <w:separator/>
      </w:r>
    </w:p>
  </w:footnote>
  <w:footnote w:type="continuationSeparator" w:id="0">
    <w:p w14:paraId="0372475D" w14:textId="77777777" w:rsidR="00A152F6" w:rsidRDefault="00A152F6" w:rsidP="0022016B">
      <w:r>
        <w:continuationSeparator/>
      </w:r>
    </w:p>
  </w:footnote>
  <w:footnote w:id="1">
    <w:p w14:paraId="55962F5A" w14:textId="77777777" w:rsidR="003E5D13" w:rsidRDefault="003E5D13" w:rsidP="002F486B">
      <w:r>
        <w:rPr>
          <w:rStyle w:val="Appelnotedebasdep"/>
        </w:rPr>
        <w:footnoteRef/>
      </w:r>
      <w:r>
        <w:t xml:space="preserve"> Rayer la mention inutile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0353"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6"/>
      <w:gridCol w:w="9077"/>
    </w:tblGrid>
    <w:tr w:rsidR="003E5D13" w14:paraId="1D830AD4" w14:textId="77777777" w:rsidTr="009B7A38">
      <w:trPr>
        <w:trHeight w:hRule="exact" w:val="284"/>
      </w:trPr>
      <w:tc>
        <w:tcPr>
          <w:tcW w:w="1276" w:type="dxa"/>
          <w:vMerge w:val="restart"/>
        </w:tcPr>
        <w:p w14:paraId="6425F30E" w14:textId="5D10077C" w:rsidR="003E5D13" w:rsidRPr="003F4764" w:rsidRDefault="003E5D13" w:rsidP="00765BFB">
          <w:pPr>
            <w:pStyle w:val="Pieddepage"/>
          </w:pPr>
          <w:r>
            <w:rPr>
              <w:lang w:eastAsia="fr-FR"/>
            </w:rPr>
            <w:drawing>
              <wp:anchor distT="0" distB="0" distL="114300" distR="114300" simplePos="0" relativeHeight="251684352" behindDoc="0" locked="0" layoutInCell="1" allowOverlap="1" wp14:anchorId="4AFC019A" wp14:editId="340F18B4">
                <wp:simplePos x="0" y="0"/>
                <wp:positionH relativeFrom="margin">
                  <wp:posOffset>-162560</wp:posOffset>
                </wp:positionH>
                <wp:positionV relativeFrom="paragraph">
                  <wp:posOffset>4445</wp:posOffset>
                </wp:positionV>
                <wp:extent cx="939800" cy="422898"/>
                <wp:effectExtent l="0" t="0" r="0" b="0"/>
                <wp:wrapNone/>
                <wp:docPr id="154821759" name="Image 1" descr="Une image contenant texte, Police, capture d’écran,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446167" name="Image 1" descr="Une image contenant texte, Police, capture d’écran, logo&#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422898"/>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077" w:type="dxa"/>
        </w:tcPr>
        <w:p w14:paraId="1EEA4C6F" w14:textId="663D0A8B" w:rsidR="003E5D13" w:rsidRPr="003F4764" w:rsidRDefault="003E5D13" w:rsidP="00765BFB">
          <w:pPr>
            <w:pStyle w:val="Titre"/>
          </w:pPr>
          <w:r w:rsidRPr="003F4764">
            <w:rPr>
              <w:lang w:eastAsia="en-US"/>
            </w:rPr>
            <w:t xml:space="preserve">Centre Hospitalier </w:t>
          </w:r>
          <w:r w:rsidRPr="003F4764">
            <w:t>de BRIVE LA GAILLARDE</w:t>
          </w:r>
        </w:p>
      </w:tc>
    </w:tr>
    <w:tr w:rsidR="003E5D13" w14:paraId="6C2BC053" w14:textId="77777777" w:rsidTr="00765BFB">
      <w:trPr>
        <w:trHeight w:hRule="exact" w:val="444"/>
      </w:trPr>
      <w:tc>
        <w:tcPr>
          <w:tcW w:w="1276" w:type="dxa"/>
          <w:vMerge/>
          <w:vAlign w:val="center"/>
        </w:tcPr>
        <w:p w14:paraId="47432BF3" w14:textId="77777777" w:rsidR="003E5D13" w:rsidRPr="00E6272E" w:rsidRDefault="003E5D13" w:rsidP="00765BFB">
          <w:pPr>
            <w:pStyle w:val="Pieddepage"/>
          </w:pPr>
        </w:p>
      </w:tc>
      <w:tc>
        <w:tcPr>
          <w:tcW w:w="9077" w:type="dxa"/>
        </w:tcPr>
        <w:p w14:paraId="76F9E74F" w14:textId="2D33F126" w:rsidR="003E5D13" w:rsidRPr="00721A6F" w:rsidRDefault="003E5D13" w:rsidP="00765BFB">
          <w:pPr>
            <w:pStyle w:val="En-tte"/>
          </w:pPr>
          <w:r w:rsidRPr="00041D02">
            <w:t xml:space="preserve">Réhabilitation du bâtiment 13 </w:t>
          </w:r>
          <w:r>
            <w:t>(</w:t>
          </w:r>
          <w:r w:rsidRPr="00A349F4">
            <w:t>Ex-IFSI) pour activités de consultation et tertiaire sur le site du CH de Brive</w:t>
          </w:r>
        </w:p>
      </w:tc>
    </w:tr>
  </w:tbl>
  <w:p w14:paraId="657E2F74" w14:textId="77777777" w:rsidR="003E5D13" w:rsidRDefault="003E5D13" w:rsidP="003F476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8D499E" w14:textId="77777777" w:rsidR="003E5D13" w:rsidRDefault="003E5D13">
    <w:pPr>
      <w:pStyle w:val="En-tte"/>
    </w:pPr>
    <w:r>
      <w:rPr>
        <w:noProof/>
        <w:lang w:eastAsia="fr-FR"/>
      </w:rPr>
      <w:drawing>
        <wp:anchor distT="0" distB="0" distL="114300" distR="114300" simplePos="0" relativeHeight="251669504" behindDoc="1" locked="0" layoutInCell="0" allowOverlap="1" wp14:anchorId="46D7AD2A" wp14:editId="5B1B03DD">
          <wp:simplePos x="0" y="0"/>
          <wp:positionH relativeFrom="page">
            <wp:align>left</wp:align>
          </wp:positionH>
          <wp:positionV relativeFrom="page">
            <wp:align>top</wp:align>
          </wp:positionV>
          <wp:extent cx="7560000" cy="10688400"/>
          <wp:effectExtent l="0" t="0" r="3175" b="0"/>
          <wp:wrapNone/>
          <wp:docPr id="1726575168" name="Image 1726575168"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5BE36F" w14:textId="77777777" w:rsidR="003E5D13" w:rsidRDefault="003E5D13">
    <w:pPr>
      <w:pStyle w:val="En-tte"/>
    </w:pPr>
    <w:r>
      <w:rPr>
        <w:noProof/>
        <w:lang w:eastAsia="fr-FR"/>
      </w:rPr>
      <w:drawing>
        <wp:anchor distT="0" distB="0" distL="114300" distR="114300" simplePos="0" relativeHeight="251682304" behindDoc="1" locked="0" layoutInCell="0" allowOverlap="1" wp14:anchorId="2D30F8EF" wp14:editId="4ACAB9F9">
          <wp:simplePos x="0" y="0"/>
          <wp:positionH relativeFrom="page">
            <wp:align>left</wp:align>
          </wp:positionH>
          <wp:positionV relativeFrom="page">
            <wp:align>top</wp:align>
          </wp:positionV>
          <wp:extent cx="7560000" cy="10688400"/>
          <wp:effectExtent l="0" t="0" r="3175" b="0"/>
          <wp:wrapNone/>
          <wp:docPr id="1" name="Image 1"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9D7642"/>
    <w:multiLevelType w:val="hybridMultilevel"/>
    <w:tmpl w:val="2E62DB2A"/>
    <w:lvl w:ilvl="0" w:tplc="040C0017">
      <w:start w:val="1"/>
      <w:numFmt w:val="lowerLetter"/>
      <w:lvlText w:val="%1)"/>
      <w:lvlJc w:val="left"/>
      <w:pPr>
        <w:ind w:left="1004" w:hanging="360"/>
      </w:pPr>
      <w:rPr>
        <w:rFont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 w15:restartNumberingAfterBreak="0">
    <w:nsid w:val="07DE104E"/>
    <w:multiLevelType w:val="hybridMultilevel"/>
    <w:tmpl w:val="A4EEC74E"/>
    <w:lvl w:ilvl="0" w:tplc="4C14FF1E">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6C597B"/>
    <w:multiLevelType w:val="hybridMultilevel"/>
    <w:tmpl w:val="6406A30C"/>
    <w:lvl w:ilvl="0" w:tplc="88163FD0">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6524A2F"/>
    <w:multiLevelType w:val="hybridMultilevel"/>
    <w:tmpl w:val="3A704576"/>
    <w:lvl w:ilvl="0" w:tplc="CC2C2C6A">
      <w:start w:val="2"/>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DD6208F"/>
    <w:multiLevelType w:val="hybridMultilevel"/>
    <w:tmpl w:val="3430890C"/>
    <w:lvl w:ilvl="0" w:tplc="A0EC2D12">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start w:val="1"/>
      <w:numFmt w:val="bullet"/>
      <w:pStyle w:val="Titre9"/>
      <w:lvlText w:val=""/>
      <w:lvlJc w:val="left"/>
      <w:pPr>
        <w:ind w:left="6480" w:hanging="360"/>
      </w:pPr>
      <w:rPr>
        <w:rFonts w:ascii="Wingdings" w:hAnsi="Wingdings" w:hint="default"/>
      </w:rPr>
    </w:lvl>
  </w:abstractNum>
  <w:abstractNum w:abstractNumId="5" w15:restartNumberingAfterBreak="0">
    <w:nsid w:val="30183B23"/>
    <w:multiLevelType w:val="hybridMultilevel"/>
    <w:tmpl w:val="9D4E5A5C"/>
    <w:lvl w:ilvl="0" w:tplc="040C0003">
      <w:start w:val="1"/>
      <w:numFmt w:val="bullet"/>
      <w:pStyle w:val="Style3"/>
      <w:lvlText w:val="o"/>
      <w:lvlJc w:val="left"/>
      <w:pPr>
        <w:tabs>
          <w:tab w:val="num" w:pos="1437"/>
        </w:tabs>
        <w:ind w:left="1437" w:hanging="360"/>
      </w:pPr>
      <w:rPr>
        <w:rFonts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6F6C432B"/>
    <w:multiLevelType w:val="hybridMultilevel"/>
    <w:tmpl w:val="1682DB52"/>
    <w:lvl w:ilvl="0" w:tplc="23BE8BE4">
      <w:start w:val="1"/>
      <w:numFmt w:val="bullet"/>
      <w:pStyle w:val="Paragraphedeliste"/>
      <w:lvlText w:val="►"/>
      <w:lvlJc w:val="left"/>
      <w:pPr>
        <w:ind w:left="1004" w:hanging="360"/>
      </w:pPr>
      <w:rPr>
        <w:rFonts w:ascii="Courier New" w:hAnsi="Courier New"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pStyle w:val="Titre8"/>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7" w15:restartNumberingAfterBreak="0">
    <w:nsid w:val="7AB241F4"/>
    <w:multiLevelType w:val="multilevel"/>
    <w:tmpl w:val="4DB0F284"/>
    <w:lvl w:ilvl="0">
      <w:start w:val="1"/>
      <w:numFmt w:val="upperLetter"/>
      <w:pStyle w:val="Titre1"/>
      <w:lvlText w:val="%1"/>
      <w:lvlJc w:val="left"/>
      <w:pPr>
        <w:ind w:left="0" w:hanging="992"/>
      </w:pPr>
      <w:rPr>
        <w:rFonts w:hint="default"/>
      </w:rPr>
    </w:lvl>
    <w:lvl w:ilvl="1">
      <w:start w:val="1"/>
      <w:numFmt w:val="decimal"/>
      <w:lvlRestart w:val="0"/>
      <w:pStyle w:val="Titre2"/>
      <w:lvlText w:val="%2"/>
      <w:lvlJc w:val="left"/>
      <w:pPr>
        <w:ind w:left="0" w:hanging="992"/>
      </w:pPr>
      <w:rPr>
        <w:rFonts w:hint="default"/>
      </w:rPr>
    </w:lvl>
    <w:lvl w:ilvl="2">
      <w:start w:val="1"/>
      <w:numFmt w:val="decimal"/>
      <w:pStyle w:val="Titre3"/>
      <w:lvlText w:val="%2.%3"/>
      <w:lvlJc w:val="left"/>
      <w:pPr>
        <w:ind w:left="0" w:hanging="992"/>
      </w:pPr>
      <w:rPr>
        <w:rFonts w:hint="default"/>
      </w:rPr>
    </w:lvl>
    <w:lvl w:ilvl="3">
      <w:start w:val="1"/>
      <w:numFmt w:val="decimal"/>
      <w:pStyle w:val="Titre4"/>
      <w:lvlText w:val="%2.%3.%4"/>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2.%3.%4.%5"/>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2.%3.%4.%5.%6"/>
      <w:lvlJc w:val="left"/>
      <w:pPr>
        <w:ind w:left="0" w:hanging="992"/>
      </w:pPr>
      <w:rPr>
        <w:rFonts w:hint="default"/>
      </w:rPr>
    </w:lvl>
    <w:lvl w:ilvl="6">
      <w:start w:val="1"/>
      <w:numFmt w:val="decimal"/>
      <w:pStyle w:val="Titre7"/>
      <w:lvlText w:val="%2.%3.%4.%5.%6.%7"/>
      <w:lvlJc w:val="left"/>
      <w:pPr>
        <w:ind w:left="0" w:hanging="992"/>
      </w:pPr>
      <w:rPr>
        <w:rFonts w:hint="default"/>
      </w:rPr>
    </w:lvl>
    <w:lvl w:ilvl="7">
      <w:start w:val="1"/>
      <w:numFmt w:val="decimal"/>
      <w:lvlText w:val="%2.%3.%4.%5.%6.%7.%8"/>
      <w:lvlJc w:val="left"/>
      <w:pPr>
        <w:ind w:left="0" w:hanging="992"/>
      </w:pPr>
      <w:rPr>
        <w:rFonts w:hint="default"/>
      </w:rPr>
    </w:lvl>
    <w:lvl w:ilvl="8">
      <w:start w:val="1"/>
      <w:numFmt w:val="decimal"/>
      <w:lvlText w:val="%1.%2.%3.%4.%5.%6.%7.%8.%9"/>
      <w:lvlJc w:val="left"/>
      <w:pPr>
        <w:ind w:left="0" w:hanging="992"/>
      </w:pPr>
      <w:rPr>
        <w:rFonts w:hint="default"/>
      </w:rPr>
    </w:lvl>
  </w:abstractNum>
  <w:num w:numId="1" w16cid:durableId="1062632150">
    <w:abstractNumId w:val="6"/>
  </w:num>
  <w:num w:numId="2" w16cid:durableId="893589646">
    <w:abstractNumId w:val="4"/>
  </w:num>
  <w:num w:numId="3" w16cid:durableId="953249610">
    <w:abstractNumId w:val="5"/>
  </w:num>
  <w:num w:numId="4" w16cid:durableId="116145171">
    <w:abstractNumId w:val="6"/>
  </w:num>
  <w:num w:numId="5" w16cid:durableId="1695686852">
    <w:abstractNumId w:val="0"/>
  </w:num>
  <w:num w:numId="6" w16cid:durableId="2031451422">
    <w:abstractNumId w:val="7"/>
  </w:num>
  <w:num w:numId="7" w16cid:durableId="1269852799">
    <w:abstractNumId w:val="1"/>
  </w:num>
  <w:num w:numId="8" w16cid:durableId="1826697560">
    <w:abstractNumId w:val="2"/>
  </w:num>
  <w:num w:numId="9" w16cid:durableId="152260874">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0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15B3"/>
    <w:rsid w:val="00004CC1"/>
    <w:rsid w:val="00004E60"/>
    <w:rsid w:val="000174FC"/>
    <w:rsid w:val="000206D9"/>
    <w:rsid w:val="0002182E"/>
    <w:rsid w:val="000230F9"/>
    <w:rsid w:val="00023A3E"/>
    <w:rsid w:val="000249D5"/>
    <w:rsid w:val="00024F21"/>
    <w:rsid w:val="000252E0"/>
    <w:rsid w:val="00026157"/>
    <w:rsid w:val="00037741"/>
    <w:rsid w:val="000432D3"/>
    <w:rsid w:val="00044787"/>
    <w:rsid w:val="00047CD3"/>
    <w:rsid w:val="000566AB"/>
    <w:rsid w:val="0006061C"/>
    <w:rsid w:val="000646D7"/>
    <w:rsid w:val="00064F9F"/>
    <w:rsid w:val="00074D95"/>
    <w:rsid w:val="00075C3B"/>
    <w:rsid w:val="00090211"/>
    <w:rsid w:val="00090922"/>
    <w:rsid w:val="00091D4D"/>
    <w:rsid w:val="000940BB"/>
    <w:rsid w:val="00097CE8"/>
    <w:rsid w:val="000A0F40"/>
    <w:rsid w:val="000A21FC"/>
    <w:rsid w:val="000A5706"/>
    <w:rsid w:val="000C06E5"/>
    <w:rsid w:val="000C27DB"/>
    <w:rsid w:val="000E5A87"/>
    <w:rsid w:val="000E745A"/>
    <w:rsid w:val="000E75D7"/>
    <w:rsid w:val="0010120B"/>
    <w:rsid w:val="001044C0"/>
    <w:rsid w:val="00104E48"/>
    <w:rsid w:val="00106B91"/>
    <w:rsid w:val="00106EF3"/>
    <w:rsid w:val="00110B04"/>
    <w:rsid w:val="00111CA6"/>
    <w:rsid w:val="0012276D"/>
    <w:rsid w:val="00126AAD"/>
    <w:rsid w:val="001510BF"/>
    <w:rsid w:val="00160BC0"/>
    <w:rsid w:val="001635BC"/>
    <w:rsid w:val="00170720"/>
    <w:rsid w:val="00180AD1"/>
    <w:rsid w:val="0018199B"/>
    <w:rsid w:val="0018334B"/>
    <w:rsid w:val="001929C5"/>
    <w:rsid w:val="001A0309"/>
    <w:rsid w:val="001A12AF"/>
    <w:rsid w:val="001B0EB7"/>
    <w:rsid w:val="001B75D0"/>
    <w:rsid w:val="001C0C3B"/>
    <w:rsid w:val="001C32BB"/>
    <w:rsid w:val="001C5573"/>
    <w:rsid w:val="001E0488"/>
    <w:rsid w:val="001E1726"/>
    <w:rsid w:val="001E1E03"/>
    <w:rsid w:val="001E5281"/>
    <w:rsid w:val="001F1B9A"/>
    <w:rsid w:val="001F23D5"/>
    <w:rsid w:val="002008DE"/>
    <w:rsid w:val="00202220"/>
    <w:rsid w:val="0020459C"/>
    <w:rsid w:val="00206301"/>
    <w:rsid w:val="00207A30"/>
    <w:rsid w:val="0021079B"/>
    <w:rsid w:val="002144CB"/>
    <w:rsid w:val="0021630C"/>
    <w:rsid w:val="0022016B"/>
    <w:rsid w:val="002226A4"/>
    <w:rsid w:val="00224569"/>
    <w:rsid w:val="00230FEB"/>
    <w:rsid w:val="00235726"/>
    <w:rsid w:val="002364B0"/>
    <w:rsid w:val="00237492"/>
    <w:rsid w:val="00241417"/>
    <w:rsid w:val="00242AA4"/>
    <w:rsid w:val="002443C6"/>
    <w:rsid w:val="00255EF7"/>
    <w:rsid w:val="00263E02"/>
    <w:rsid w:val="002649DE"/>
    <w:rsid w:val="00265BD4"/>
    <w:rsid w:val="00270190"/>
    <w:rsid w:val="002744B1"/>
    <w:rsid w:val="00291C20"/>
    <w:rsid w:val="002C6F42"/>
    <w:rsid w:val="002D04AF"/>
    <w:rsid w:val="002D183A"/>
    <w:rsid w:val="002D2543"/>
    <w:rsid w:val="002D3092"/>
    <w:rsid w:val="002D3DCA"/>
    <w:rsid w:val="002D6016"/>
    <w:rsid w:val="002D6086"/>
    <w:rsid w:val="002D783F"/>
    <w:rsid w:val="002E68BB"/>
    <w:rsid w:val="002F486B"/>
    <w:rsid w:val="00300EC4"/>
    <w:rsid w:val="003074CD"/>
    <w:rsid w:val="003175B3"/>
    <w:rsid w:val="00320E8C"/>
    <w:rsid w:val="00330992"/>
    <w:rsid w:val="003417F4"/>
    <w:rsid w:val="00342CCD"/>
    <w:rsid w:val="00355EF8"/>
    <w:rsid w:val="003578D9"/>
    <w:rsid w:val="0036505B"/>
    <w:rsid w:val="00370950"/>
    <w:rsid w:val="00377936"/>
    <w:rsid w:val="003844EB"/>
    <w:rsid w:val="00386961"/>
    <w:rsid w:val="00390F48"/>
    <w:rsid w:val="003911FC"/>
    <w:rsid w:val="003969A9"/>
    <w:rsid w:val="00397DD0"/>
    <w:rsid w:val="003A0B7D"/>
    <w:rsid w:val="003A0E91"/>
    <w:rsid w:val="003A21D6"/>
    <w:rsid w:val="003A6A6C"/>
    <w:rsid w:val="003B032B"/>
    <w:rsid w:val="003B07A1"/>
    <w:rsid w:val="003B0850"/>
    <w:rsid w:val="003B4375"/>
    <w:rsid w:val="003B6092"/>
    <w:rsid w:val="003B6EFD"/>
    <w:rsid w:val="003C0CB7"/>
    <w:rsid w:val="003C14C6"/>
    <w:rsid w:val="003C66B7"/>
    <w:rsid w:val="003C6D84"/>
    <w:rsid w:val="003C757C"/>
    <w:rsid w:val="003D1476"/>
    <w:rsid w:val="003D40F9"/>
    <w:rsid w:val="003D6ED7"/>
    <w:rsid w:val="003E2A42"/>
    <w:rsid w:val="003E5D13"/>
    <w:rsid w:val="003E7321"/>
    <w:rsid w:val="003F2675"/>
    <w:rsid w:val="003F4764"/>
    <w:rsid w:val="0040206B"/>
    <w:rsid w:val="00402F50"/>
    <w:rsid w:val="0041719F"/>
    <w:rsid w:val="00430A7D"/>
    <w:rsid w:val="00431428"/>
    <w:rsid w:val="004343F9"/>
    <w:rsid w:val="004427BB"/>
    <w:rsid w:val="00442E07"/>
    <w:rsid w:val="00446017"/>
    <w:rsid w:val="00446993"/>
    <w:rsid w:val="004475B5"/>
    <w:rsid w:val="00454E7B"/>
    <w:rsid w:val="004622F3"/>
    <w:rsid w:val="004629F1"/>
    <w:rsid w:val="00462F31"/>
    <w:rsid w:val="0046395B"/>
    <w:rsid w:val="0046429D"/>
    <w:rsid w:val="004758A5"/>
    <w:rsid w:val="0048315F"/>
    <w:rsid w:val="00493A68"/>
    <w:rsid w:val="004B0E26"/>
    <w:rsid w:val="004B4B7E"/>
    <w:rsid w:val="004B5CF6"/>
    <w:rsid w:val="004B5D57"/>
    <w:rsid w:val="004B5EEC"/>
    <w:rsid w:val="004B662C"/>
    <w:rsid w:val="004C084D"/>
    <w:rsid w:val="004C0DAF"/>
    <w:rsid w:val="004C36E1"/>
    <w:rsid w:val="004C46BF"/>
    <w:rsid w:val="004C57AC"/>
    <w:rsid w:val="004C744B"/>
    <w:rsid w:val="004D03FA"/>
    <w:rsid w:val="004D3B68"/>
    <w:rsid w:val="004E1E99"/>
    <w:rsid w:val="004E4CAA"/>
    <w:rsid w:val="004E67E4"/>
    <w:rsid w:val="004F46CA"/>
    <w:rsid w:val="004F5A54"/>
    <w:rsid w:val="005049E3"/>
    <w:rsid w:val="00507D6E"/>
    <w:rsid w:val="00516BA9"/>
    <w:rsid w:val="005211B7"/>
    <w:rsid w:val="00521756"/>
    <w:rsid w:val="0052524E"/>
    <w:rsid w:val="005279DF"/>
    <w:rsid w:val="00531D13"/>
    <w:rsid w:val="00531F58"/>
    <w:rsid w:val="005323EF"/>
    <w:rsid w:val="005343AE"/>
    <w:rsid w:val="0053668C"/>
    <w:rsid w:val="00536A87"/>
    <w:rsid w:val="00540DB9"/>
    <w:rsid w:val="00543602"/>
    <w:rsid w:val="00545090"/>
    <w:rsid w:val="00546279"/>
    <w:rsid w:val="00546BD6"/>
    <w:rsid w:val="00550AEF"/>
    <w:rsid w:val="00554E2A"/>
    <w:rsid w:val="005552C9"/>
    <w:rsid w:val="005554EE"/>
    <w:rsid w:val="00557268"/>
    <w:rsid w:val="00557388"/>
    <w:rsid w:val="0056136C"/>
    <w:rsid w:val="00562811"/>
    <w:rsid w:val="00562BB7"/>
    <w:rsid w:val="005667A1"/>
    <w:rsid w:val="00566849"/>
    <w:rsid w:val="0057027D"/>
    <w:rsid w:val="005705D0"/>
    <w:rsid w:val="00574385"/>
    <w:rsid w:val="00585A6A"/>
    <w:rsid w:val="00586EFA"/>
    <w:rsid w:val="00591133"/>
    <w:rsid w:val="0059132E"/>
    <w:rsid w:val="00593690"/>
    <w:rsid w:val="00593CEB"/>
    <w:rsid w:val="005942C1"/>
    <w:rsid w:val="00595665"/>
    <w:rsid w:val="005A03E1"/>
    <w:rsid w:val="005A0CEE"/>
    <w:rsid w:val="005A1F17"/>
    <w:rsid w:val="005A3292"/>
    <w:rsid w:val="005B3475"/>
    <w:rsid w:val="005B3677"/>
    <w:rsid w:val="005B63DC"/>
    <w:rsid w:val="005C0E66"/>
    <w:rsid w:val="005C1545"/>
    <w:rsid w:val="005D33ED"/>
    <w:rsid w:val="005D59DC"/>
    <w:rsid w:val="005E0AA2"/>
    <w:rsid w:val="005E1E4A"/>
    <w:rsid w:val="005E3B12"/>
    <w:rsid w:val="005E64B2"/>
    <w:rsid w:val="005F2621"/>
    <w:rsid w:val="006066B7"/>
    <w:rsid w:val="00606F11"/>
    <w:rsid w:val="0060777B"/>
    <w:rsid w:val="006114A0"/>
    <w:rsid w:val="006144E8"/>
    <w:rsid w:val="006176D4"/>
    <w:rsid w:val="00617BE1"/>
    <w:rsid w:val="00620AE8"/>
    <w:rsid w:val="00622061"/>
    <w:rsid w:val="006227A2"/>
    <w:rsid w:val="00622878"/>
    <w:rsid w:val="00622C79"/>
    <w:rsid w:val="0062706B"/>
    <w:rsid w:val="00630507"/>
    <w:rsid w:val="00635785"/>
    <w:rsid w:val="0063714D"/>
    <w:rsid w:val="00642238"/>
    <w:rsid w:val="006455DE"/>
    <w:rsid w:val="0064638E"/>
    <w:rsid w:val="0064645B"/>
    <w:rsid w:val="00647A0B"/>
    <w:rsid w:val="00655156"/>
    <w:rsid w:val="00681414"/>
    <w:rsid w:val="00681449"/>
    <w:rsid w:val="00681931"/>
    <w:rsid w:val="00685EF3"/>
    <w:rsid w:val="00691817"/>
    <w:rsid w:val="006928CD"/>
    <w:rsid w:val="0069591E"/>
    <w:rsid w:val="00695B70"/>
    <w:rsid w:val="006A1956"/>
    <w:rsid w:val="006A44DB"/>
    <w:rsid w:val="006B1895"/>
    <w:rsid w:val="006B1DC9"/>
    <w:rsid w:val="006B5CB4"/>
    <w:rsid w:val="006C3079"/>
    <w:rsid w:val="006C5C39"/>
    <w:rsid w:val="006D14DC"/>
    <w:rsid w:val="006D4187"/>
    <w:rsid w:val="006D5996"/>
    <w:rsid w:val="006D687C"/>
    <w:rsid w:val="006E3B81"/>
    <w:rsid w:val="006E4D87"/>
    <w:rsid w:val="006E5CCE"/>
    <w:rsid w:val="006E7440"/>
    <w:rsid w:val="006E745F"/>
    <w:rsid w:val="007011FC"/>
    <w:rsid w:val="00710F19"/>
    <w:rsid w:val="00716485"/>
    <w:rsid w:val="00716F9C"/>
    <w:rsid w:val="007217B6"/>
    <w:rsid w:val="00721A6F"/>
    <w:rsid w:val="007235C7"/>
    <w:rsid w:val="00723C25"/>
    <w:rsid w:val="00724E63"/>
    <w:rsid w:val="007306C9"/>
    <w:rsid w:val="00732352"/>
    <w:rsid w:val="00733034"/>
    <w:rsid w:val="007344E3"/>
    <w:rsid w:val="00736944"/>
    <w:rsid w:val="00736ACD"/>
    <w:rsid w:val="0074157F"/>
    <w:rsid w:val="007470FB"/>
    <w:rsid w:val="00750970"/>
    <w:rsid w:val="0075102B"/>
    <w:rsid w:val="007567ED"/>
    <w:rsid w:val="00761D77"/>
    <w:rsid w:val="00765BFB"/>
    <w:rsid w:val="007668ED"/>
    <w:rsid w:val="0076757A"/>
    <w:rsid w:val="00767BB7"/>
    <w:rsid w:val="00770C8E"/>
    <w:rsid w:val="00775D36"/>
    <w:rsid w:val="0077690D"/>
    <w:rsid w:val="0078206D"/>
    <w:rsid w:val="007847F4"/>
    <w:rsid w:val="00795D50"/>
    <w:rsid w:val="007A6D07"/>
    <w:rsid w:val="007B3791"/>
    <w:rsid w:val="007B70CF"/>
    <w:rsid w:val="007C354B"/>
    <w:rsid w:val="007D22D5"/>
    <w:rsid w:val="007D356D"/>
    <w:rsid w:val="007D526D"/>
    <w:rsid w:val="007E2A47"/>
    <w:rsid w:val="007E608E"/>
    <w:rsid w:val="007F157D"/>
    <w:rsid w:val="007F2F45"/>
    <w:rsid w:val="007F392F"/>
    <w:rsid w:val="008019BC"/>
    <w:rsid w:val="00802616"/>
    <w:rsid w:val="00802D2E"/>
    <w:rsid w:val="00803671"/>
    <w:rsid w:val="00803CEE"/>
    <w:rsid w:val="00805ECA"/>
    <w:rsid w:val="00810D87"/>
    <w:rsid w:val="00812D73"/>
    <w:rsid w:val="00823639"/>
    <w:rsid w:val="008271DB"/>
    <w:rsid w:val="008310F1"/>
    <w:rsid w:val="00831A11"/>
    <w:rsid w:val="008359BA"/>
    <w:rsid w:val="00836912"/>
    <w:rsid w:val="00842B25"/>
    <w:rsid w:val="0084408A"/>
    <w:rsid w:val="00845E5C"/>
    <w:rsid w:val="00851A21"/>
    <w:rsid w:val="00854A9B"/>
    <w:rsid w:val="0086034A"/>
    <w:rsid w:val="008605A1"/>
    <w:rsid w:val="008621A6"/>
    <w:rsid w:val="00866902"/>
    <w:rsid w:val="008677D1"/>
    <w:rsid w:val="00871E4B"/>
    <w:rsid w:val="0087417D"/>
    <w:rsid w:val="00875621"/>
    <w:rsid w:val="00876303"/>
    <w:rsid w:val="008802DD"/>
    <w:rsid w:val="00882B71"/>
    <w:rsid w:val="0088356D"/>
    <w:rsid w:val="008904C3"/>
    <w:rsid w:val="00892CA4"/>
    <w:rsid w:val="00894C93"/>
    <w:rsid w:val="00897634"/>
    <w:rsid w:val="008A1674"/>
    <w:rsid w:val="008A4BEE"/>
    <w:rsid w:val="008B14CB"/>
    <w:rsid w:val="008C11E4"/>
    <w:rsid w:val="008C4BD8"/>
    <w:rsid w:val="008C69C7"/>
    <w:rsid w:val="008D20C9"/>
    <w:rsid w:val="008D2C9D"/>
    <w:rsid w:val="008D3829"/>
    <w:rsid w:val="008E0C13"/>
    <w:rsid w:val="008E0F40"/>
    <w:rsid w:val="008E2FD8"/>
    <w:rsid w:val="008F08BF"/>
    <w:rsid w:val="008F1D64"/>
    <w:rsid w:val="008F2C94"/>
    <w:rsid w:val="008F35A1"/>
    <w:rsid w:val="00902721"/>
    <w:rsid w:val="009049F3"/>
    <w:rsid w:val="009119BC"/>
    <w:rsid w:val="00912FC8"/>
    <w:rsid w:val="00914A7E"/>
    <w:rsid w:val="00915B49"/>
    <w:rsid w:val="009271E2"/>
    <w:rsid w:val="009307E2"/>
    <w:rsid w:val="009326AD"/>
    <w:rsid w:val="009433B6"/>
    <w:rsid w:val="00945684"/>
    <w:rsid w:val="0095538D"/>
    <w:rsid w:val="00956873"/>
    <w:rsid w:val="00963B74"/>
    <w:rsid w:val="00966F36"/>
    <w:rsid w:val="00967145"/>
    <w:rsid w:val="009676C9"/>
    <w:rsid w:val="0097633C"/>
    <w:rsid w:val="00977C27"/>
    <w:rsid w:val="00981745"/>
    <w:rsid w:val="00982D4E"/>
    <w:rsid w:val="009A1587"/>
    <w:rsid w:val="009A40D1"/>
    <w:rsid w:val="009A4F86"/>
    <w:rsid w:val="009B7A38"/>
    <w:rsid w:val="009C07D8"/>
    <w:rsid w:val="009C0DFB"/>
    <w:rsid w:val="009C646E"/>
    <w:rsid w:val="009D1C60"/>
    <w:rsid w:val="009E0CED"/>
    <w:rsid w:val="009E11A3"/>
    <w:rsid w:val="009E1208"/>
    <w:rsid w:val="009E411E"/>
    <w:rsid w:val="009E666C"/>
    <w:rsid w:val="00A11D35"/>
    <w:rsid w:val="00A12AF9"/>
    <w:rsid w:val="00A152F6"/>
    <w:rsid w:val="00A21137"/>
    <w:rsid w:val="00A219B2"/>
    <w:rsid w:val="00A308A6"/>
    <w:rsid w:val="00A31597"/>
    <w:rsid w:val="00A34F84"/>
    <w:rsid w:val="00A369E5"/>
    <w:rsid w:val="00A41DB8"/>
    <w:rsid w:val="00A436CE"/>
    <w:rsid w:val="00A46160"/>
    <w:rsid w:val="00A469A1"/>
    <w:rsid w:val="00A51E92"/>
    <w:rsid w:val="00A61922"/>
    <w:rsid w:val="00A653AC"/>
    <w:rsid w:val="00A70EB3"/>
    <w:rsid w:val="00A74E2C"/>
    <w:rsid w:val="00A8226F"/>
    <w:rsid w:val="00A850A5"/>
    <w:rsid w:val="00A87C2A"/>
    <w:rsid w:val="00A9481E"/>
    <w:rsid w:val="00A953E9"/>
    <w:rsid w:val="00A96ACC"/>
    <w:rsid w:val="00A97E78"/>
    <w:rsid w:val="00AB1D22"/>
    <w:rsid w:val="00AB6CF0"/>
    <w:rsid w:val="00AC5661"/>
    <w:rsid w:val="00AE14A3"/>
    <w:rsid w:val="00AE1ECC"/>
    <w:rsid w:val="00AE420D"/>
    <w:rsid w:val="00AE6700"/>
    <w:rsid w:val="00AF274F"/>
    <w:rsid w:val="00AF4A88"/>
    <w:rsid w:val="00AF4DDF"/>
    <w:rsid w:val="00AF612C"/>
    <w:rsid w:val="00AF6685"/>
    <w:rsid w:val="00B0049E"/>
    <w:rsid w:val="00B02E57"/>
    <w:rsid w:val="00B03439"/>
    <w:rsid w:val="00B116F7"/>
    <w:rsid w:val="00B11951"/>
    <w:rsid w:val="00B23788"/>
    <w:rsid w:val="00B33596"/>
    <w:rsid w:val="00B43FA0"/>
    <w:rsid w:val="00B5047E"/>
    <w:rsid w:val="00B51558"/>
    <w:rsid w:val="00B526A5"/>
    <w:rsid w:val="00B528F3"/>
    <w:rsid w:val="00B54719"/>
    <w:rsid w:val="00B6004B"/>
    <w:rsid w:val="00B63DFD"/>
    <w:rsid w:val="00B753B2"/>
    <w:rsid w:val="00B7585E"/>
    <w:rsid w:val="00B82CC5"/>
    <w:rsid w:val="00B86F2B"/>
    <w:rsid w:val="00B952F8"/>
    <w:rsid w:val="00B96400"/>
    <w:rsid w:val="00BA2603"/>
    <w:rsid w:val="00BA4699"/>
    <w:rsid w:val="00BA6841"/>
    <w:rsid w:val="00BA772A"/>
    <w:rsid w:val="00BC27FF"/>
    <w:rsid w:val="00BC60CE"/>
    <w:rsid w:val="00BD52D2"/>
    <w:rsid w:val="00BE079B"/>
    <w:rsid w:val="00BE0FFF"/>
    <w:rsid w:val="00BE1588"/>
    <w:rsid w:val="00BE1F20"/>
    <w:rsid w:val="00BE2EB7"/>
    <w:rsid w:val="00BE5F23"/>
    <w:rsid w:val="00BF0A34"/>
    <w:rsid w:val="00BF1152"/>
    <w:rsid w:val="00BF2D20"/>
    <w:rsid w:val="00BF4486"/>
    <w:rsid w:val="00C00807"/>
    <w:rsid w:val="00C10DDB"/>
    <w:rsid w:val="00C11CE0"/>
    <w:rsid w:val="00C21C85"/>
    <w:rsid w:val="00C2480D"/>
    <w:rsid w:val="00C31B3E"/>
    <w:rsid w:val="00C329E9"/>
    <w:rsid w:val="00C34EC8"/>
    <w:rsid w:val="00C40C54"/>
    <w:rsid w:val="00C424D9"/>
    <w:rsid w:val="00C45542"/>
    <w:rsid w:val="00C501B6"/>
    <w:rsid w:val="00C514D2"/>
    <w:rsid w:val="00C62992"/>
    <w:rsid w:val="00C66C74"/>
    <w:rsid w:val="00C71FE8"/>
    <w:rsid w:val="00C73FB7"/>
    <w:rsid w:val="00C91F9F"/>
    <w:rsid w:val="00C94312"/>
    <w:rsid w:val="00C94573"/>
    <w:rsid w:val="00CA06FB"/>
    <w:rsid w:val="00CA1C56"/>
    <w:rsid w:val="00CA6768"/>
    <w:rsid w:val="00CB174E"/>
    <w:rsid w:val="00CB3701"/>
    <w:rsid w:val="00CB4C67"/>
    <w:rsid w:val="00CC34F7"/>
    <w:rsid w:val="00CC3FE8"/>
    <w:rsid w:val="00CC720B"/>
    <w:rsid w:val="00CE2BDC"/>
    <w:rsid w:val="00CE6E34"/>
    <w:rsid w:val="00CF196E"/>
    <w:rsid w:val="00CF2ED6"/>
    <w:rsid w:val="00CF4538"/>
    <w:rsid w:val="00CF4BEA"/>
    <w:rsid w:val="00CF6E5A"/>
    <w:rsid w:val="00D01DFC"/>
    <w:rsid w:val="00D051F8"/>
    <w:rsid w:val="00D07046"/>
    <w:rsid w:val="00D07DD5"/>
    <w:rsid w:val="00D100C8"/>
    <w:rsid w:val="00D118F2"/>
    <w:rsid w:val="00D139DC"/>
    <w:rsid w:val="00D20071"/>
    <w:rsid w:val="00D20529"/>
    <w:rsid w:val="00D232A1"/>
    <w:rsid w:val="00D23A03"/>
    <w:rsid w:val="00D248E2"/>
    <w:rsid w:val="00D25B32"/>
    <w:rsid w:val="00D313CA"/>
    <w:rsid w:val="00D34775"/>
    <w:rsid w:val="00D41017"/>
    <w:rsid w:val="00D46224"/>
    <w:rsid w:val="00D465A7"/>
    <w:rsid w:val="00D47410"/>
    <w:rsid w:val="00D52958"/>
    <w:rsid w:val="00D57EE3"/>
    <w:rsid w:val="00D770A6"/>
    <w:rsid w:val="00D770F3"/>
    <w:rsid w:val="00D77B65"/>
    <w:rsid w:val="00D8145E"/>
    <w:rsid w:val="00D90EA6"/>
    <w:rsid w:val="00D91E95"/>
    <w:rsid w:val="00D922B2"/>
    <w:rsid w:val="00D931AF"/>
    <w:rsid w:val="00D93428"/>
    <w:rsid w:val="00D946BC"/>
    <w:rsid w:val="00DA31E8"/>
    <w:rsid w:val="00DA5460"/>
    <w:rsid w:val="00DA5D28"/>
    <w:rsid w:val="00DA62B9"/>
    <w:rsid w:val="00DA7D16"/>
    <w:rsid w:val="00DB368C"/>
    <w:rsid w:val="00DB3E19"/>
    <w:rsid w:val="00DB481A"/>
    <w:rsid w:val="00DB5353"/>
    <w:rsid w:val="00DB7CEA"/>
    <w:rsid w:val="00DC212E"/>
    <w:rsid w:val="00DC2D03"/>
    <w:rsid w:val="00DC6C94"/>
    <w:rsid w:val="00DD1B8A"/>
    <w:rsid w:val="00DD1ECE"/>
    <w:rsid w:val="00DD5BAC"/>
    <w:rsid w:val="00DD6E08"/>
    <w:rsid w:val="00DD7FEF"/>
    <w:rsid w:val="00DE3B76"/>
    <w:rsid w:val="00DF039F"/>
    <w:rsid w:val="00DF15C5"/>
    <w:rsid w:val="00DF79CA"/>
    <w:rsid w:val="00DF7E91"/>
    <w:rsid w:val="00E054A0"/>
    <w:rsid w:val="00E101D0"/>
    <w:rsid w:val="00E12EEC"/>
    <w:rsid w:val="00E23E57"/>
    <w:rsid w:val="00E315B3"/>
    <w:rsid w:val="00E31AF1"/>
    <w:rsid w:val="00E33AC0"/>
    <w:rsid w:val="00E3797D"/>
    <w:rsid w:val="00E40D2E"/>
    <w:rsid w:val="00E4612F"/>
    <w:rsid w:val="00E5050E"/>
    <w:rsid w:val="00E51954"/>
    <w:rsid w:val="00E52A20"/>
    <w:rsid w:val="00E53437"/>
    <w:rsid w:val="00E54AAF"/>
    <w:rsid w:val="00E62EE9"/>
    <w:rsid w:val="00E65FF1"/>
    <w:rsid w:val="00E72DB5"/>
    <w:rsid w:val="00E75C4C"/>
    <w:rsid w:val="00E764D5"/>
    <w:rsid w:val="00E80D78"/>
    <w:rsid w:val="00E8314F"/>
    <w:rsid w:val="00E86093"/>
    <w:rsid w:val="00E8680E"/>
    <w:rsid w:val="00E9244B"/>
    <w:rsid w:val="00E939E2"/>
    <w:rsid w:val="00EA0B4F"/>
    <w:rsid w:val="00EA6B18"/>
    <w:rsid w:val="00EA7F5E"/>
    <w:rsid w:val="00EB0405"/>
    <w:rsid w:val="00EB1983"/>
    <w:rsid w:val="00EB77BC"/>
    <w:rsid w:val="00ED088A"/>
    <w:rsid w:val="00ED55D2"/>
    <w:rsid w:val="00ED649B"/>
    <w:rsid w:val="00EE07E5"/>
    <w:rsid w:val="00EE1048"/>
    <w:rsid w:val="00EE1319"/>
    <w:rsid w:val="00EE16E7"/>
    <w:rsid w:val="00EE5615"/>
    <w:rsid w:val="00EF136D"/>
    <w:rsid w:val="00F0432B"/>
    <w:rsid w:val="00F05226"/>
    <w:rsid w:val="00F052A8"/>
    <w:rsid w:val="00F06839"/>
    <w:rsid w:val="00F145D4"/>
    <w:rsid w:val="00F16BFA"/>
    <w:rsid w:val="00F16D39"/>
    <w:rsid w:val="00F20670"/>
    <w:rsid w:val="00F219F4"/>
    <w:rsid w:val="00F34418"/>
    <w:rsid w:val="00F37D77"/>
    <w:rsid w:val="00F410B2"/>
    <w:rsid w:val="00F42C8D"/>
    <w:rsid w:val="00F4327C"/>
    <w:rsid w:val="00F43A3F"/>
    <w:rsid w:val="00F47970"/>
    <w:rsid w:val="00F526B7"/>
    <w:rsid w:val="00F610D3"/>
    <w:rsid w:val="00F6236C"/>
    <w:rsid w:val="00F63AF2"/>
    <w:rsid w:val="00F66ED5"/>
    <w:rsid w:val="00F74971"/>
    <w:rsid w:val="00F8161A"/>
    <w:rsid w:val="00F81901"/>
    <w:rsid w:val="00F847FC"/>
    <w:rsid w:val="00F8616C"/>
    <w:rsid w:val="00F930E9"/>
    <w:rsid w:val="00F95633"/>
    <w:rsid w:val="00F96046"/>
    <w:rsid w:val="00FA1AEF"/>
    <w:rsid w:val="00FA4079"/>
    <w:rsid w:val="00FA471C"/>
    <w:rsid w:val="00FA4C25"/>
    <w:rsid w:val="00FA4E06"/>
    <w:rsid w:val="00FA7001"/>
    <w:rsid w:val="00FA71AA"/>
    <w:rsid w:val="00FA7CC7"/>
    <w:rsid w:val="00FB1168"/>
    <w:rsid w:val="00FB2B85"/>
    <w:rsid w:val="00FB3F5C"/>
    <w:rsid w:val="00FB4656"/>
    <w:rsid w:val="00FC267E"/>
    <w:rsid w:val="00FC42CF"/>
    <w:rsid w:val="00FC4A50"/>
    <w:rsid w:val="00FD22EB"/>
    <w:rsid w:val="00FD74DE"/>
    <w:rsid w:val="00FE038B"/>
    <w:rsid w:val="00FE0DBB"/>
    <w:rsid w:val="00FE4D2C"/>
    <w:rsid w:val="00FE7429"/>
    <w:rsid w:val="00FF0368"/>
    <w:rsid w:val="00FF2E93"/>
    <w:rsid w:val="00FF465E"/>
    <w:rsid w:val="00FF526E"/>
    <w:rsid w:val="00FF54CB"/>
    <w:rsid w:val="00FF6E54"/>
    <w:rsid w:val="00FF7E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C6D9B3"/>
  <w15:docId w15:val="{3A9DA09C-B643-4B8C-AE7D-5D3FDD20D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3" w:unhideWhenUsed="1" w:qFormat="1"/>
    <w:lsdException w:name="heading 8" w:semiHidden="1" w:uiPriority="3"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D2C9D"/>
    <w:pPr>
      <w:spacing w:after="120"/>
      <w:jc w:val="both"/>
    </w:pPr>
    <w:rPr>
      <w:sz w:val="20"/>
    </w:rPr>
  </w:style>
  <w:style w:type="paragraph" w:styleId="Titre1">
    <w:name w:val="heading 1"/>
    <w:basedOn w:val="Normal"/>
    <w:next w:val="Titre2"/>
    <w:link w:val="Titre1Car"/>
    <w:uiPriority w:val="3"/>
    <w:qFormat/>
    <w:rsid w:val="00C34EC8"/>
    <w:pPr>
      <w:keepNext/>
      <w:keepLines/>
      <w:numPr>
        <w:numId w:val="6"/>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basedOn w:val="Normal"/>
    <w:next w:val="Titre3"/>
    <w:link w:val="Titre2Car"/>
    <w:uiPriority w:val="3"/>
    <w:qFormat/>
    <w:rsid w:val="00C34EC8"/>
    <w:pPr>
      <w:keepNext/>
      <w:keepLines/>
      <w:numPr>
        <w:ilvl w:val="1"/>
        <w:numId w:val="6"/>
      </w:numPr>
      <w:spacing w:before="120"/>
      <w:jc w:val="left"/>
      <w:outlineLvl w:val="1"/>
    </w:pPr>
    <w:rPr>
      <w:rFonts w:asciiTheme="majorHAnsi" w:eastAsiaTheme="majorEastAsia" w:hAnsiTheme="majorHAnsi" w:cstheme="majorBidi"/>
      <w:b/>
      <w:color w:val="008795" w:themeColor="text2"/>
      <w:sz w:val="28"/>
      <w:szCs w:val="32"/>
    </w:rPr>
  </w:style>
  <w:style w:type="paragraph" w:styleId="Titre3">
    <w:name w:val="heading 3"/>
    <w:basedOn w:val="Normal"/>
    <w:next w:val="Normal"/>
    <w:link w:val="Titre3Car"/>
    <w:uiPriority w:val="3"/>
    <w:qFormat/>
    <w:rsid w:val="00C34EC8"/>
    <w:pPr>
      <w:keepNext/>
      <w:keepLines/>
      <w:numPr>
        <w:ilvl w:val="2"/>
        <w:numId w:val="6"/>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basedOn w:val="Normal"/>
    <w:next w:val="Normal"/>
    <w:link w:val="Titre4Car"/>
    <w:uiPriority w:val="3"/>
    <w:qFormat/>
    <w:rsid w:val="00C34EC8"/>
    <w:pPr>
      <w:keepNext/>
      <w:keepLines/>
      <w:numPr>
        <w:ilvl w:val="3"/>
        <w:numId w:val="6"/>
      </w:numPr>
      <w:spacing w:before="120" w:after="40"/>
      <w:jc w:val="left"/>
      <w:outlineLvl w:val="3"/>
    </w:pPr>
    <w:rPr>
      <w:rFonts w:asciiTheme="majorHAnsi" w:eastAsiaTheme="majorEastAsia" w:hAnsiTheme="majorHAnsi" w:cstheme="majorBidi"/>
      <w:b/>
      <w:sz w:val="24"/>
      <w:szCs w:val="24"/>
    </w:rPr>
  </w:style>
  <w:style w:type="paragraph" w:styleId="Titre5">
    <w:name w:val="heading 5"/>
    <w:basedOn w:val="Normal"/>
    <w:next w:val="Normal"/>
    <w:link w:val="Titre5Car"/>
    <w:uiPriority w:val="3"/>
    <w:qFormat/>
    <w:rsid w:val="00C34EC8"/>
    <w:pPr>
      <w:keepNext/>
      <w:keepLines/>
      <w:numPr>
        <w:ilvl w:val="4"/>
        <w:numId w:val="6"/>
      </w:numPr>
      <w:spacing w:before="40"/>
      <w:jc w:val="left"/>
      <w:outlineLvl w:val="4"/>
    </w:pPr>
    <w:rPr>
      <w:rFonts w:asciiTheme="majorHAnsi" w:eastAsiaTheme="majorEastAsia" w:hAnsiTheme="majorHAnsi" w:cstheme="majorBidi"/>
      <w:caps/>
    </w:rPr>
  </w:style>
  <w:style w:type="paragraph" w:styleId="Titre6">
    <w:name w:val="heading 6"/>
    <w:basedOn w:val="Normal"/>
    <w:next w:val="Normal"/>
    <w:link w:val="Titre6Car"/>
    <w:uiPriority w:val="3"/>
    <w:qFormat/>
    <w:rsid w:val="00C34EC8"/>
    <w:pPr>
      <w:keepNext/>
      <w:keepLines/>
      <w:numPr>
        <w:ilvl w:val="5"/>
        <w:numId w:val="6"/>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basedOn w:val="Normal"/>
    <w:next w:val="Normal"/>
    <w:link w:val="Titre7Car"/>
    <w:uiPriority w:val="3"/>
    <w:qFormat/>
    <w:rsid w:val="00C34EC8"/>
    <w:pPr>
      <w:keepNext/>
      <w:keepLines/>
      <w:numPr>
        <w:ilvl w:val="6"/>
        <w:numId w:val="6"/>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iPriority w:val="3"/>
    <w:unhideWhenUsed/>
    <w:qFormat/>
    <w:rsid w:val="00C34EC8"/>
    <w:pPr>
      <w:keepNext/>
      <w:keepLines/>
      <w:numPr>
        <w:ilvl w:val="7"/>
        <w:numId w:val="4"/>
      </w:numPr>
      <w:spacing w:before="40"/>
      <w:ind w:left="0" w:hanging="992"/>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iPriority w:val="9"/>
    <w:unhideWhenUsed/>
    <w:qFormat/>
    <w:rsid w:val="00C34EC8"/>
    <w:pPr>
      <w:keepNext/>
      <w:keepLines/>
      <w:numPr>
        <w:ilvl w:val="8"/>
        <w:numId w:val="2"/>
      </w:numPr>
      <w:spacing w:before="40"/>
      <w:ind w:left="0" w:hanging="992"/>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3"/>
    <w:rsid w:val="00C34EC8"/>
    <w:rPr>
      <w:rFonts w:asciiTheme="majorHAnsi" w:eastAsiaTheme="majorEastAsia" w:hAnsiTheme="majorHAnsi" w:cstheme="majorBidi"/>
      <w:b/>
      <w:caps/>
      <w:color w:val="008795" w:themeColor="text2"/>
      <w:sz w:val="28"/>
      <w:szCs w:val="36"/>
    </w:rPr>
  </w:style>
  <w:style w:type="character" w:customStyle="1" w:styleId="Titre2Car">
    <w:name w:val="Titre 2 Car"/>
    <w:basedOn w:val="Policepardfaut"/>
    <w:link w:val="Titre2"/>
    <w:uiPriority w:val="3"/>
    <w:rsid w:val="00C34EC8"/>
    <w:rPr>
      <w:rFonts w:asciiTheme="majorHAnsi" w:eastAsiaTheme="majorEastAsia" w:hAnsiTheme="majorHAnsi" w:cstheme="majorBidi"/>
      <w:b/>
      <w:color w:val="008795" w:themeColor="text2"/>
      <w:sz w:val="28"/>
      <w:szCs w:val="32"/>
    </w:rPr>
  </w:style>
  <w:style w:type="character" w:customStyle="1" w:styleId="Titre3Car">
    <w:name w:val="Titre 3 Car"/>
    <w:basedOn w:val="Policepardfaut"/>
    <w:link w:val="Titre3"/>
    <w:uiPriority w:val="3"/>
    <w:rsid w:val="00C34EC8"/>
    <w:rPr>
      <w:rFonts w:asciiTheme="majorHAnsi" w:eastAsiaTheme="majorEastAsia" w:hAnsiTheme="majorHAnsi" w:cstheme="majorBidi"/>
      <w:color w:val="008795" w:themeColor="text2"/>
      <w:sz w:val="28"/>
      <w:szCs w:val="28"/>
    </w:rPr>
  </w:style>
  <w:style w:type="character" w:customStyle="1" w:styleId="Titre4Car">
    <w:name w:val="Titre 4 Car"/>
    <w:basedOn w:val="Policepardfaut"/>
    <w:link w:val="Titre4"/>
    <w:uiPriority w:val="3"/>
    <w:rsid w:val="00C34EC8"/>
    <w:rPr>
      <w:rFonts w:asciiTheme="majorHAnsi" w:eastAsiaTheme="majorEastAsia" w:hAnsiTheme="majorHAnsi" w:cstheme="majorBidi"/>
      <w:b/>
      <w:sz w:val="24"/>
      <w:szCs w:val="24"/>
    </w:rPr>
  </w:style>
  <w:style w:type="character" w:customStyle="1" w:styleId="Titre5Car">
    <w:name w:val="Titre 5 Car"/>
    <w:basedOn w:val="Policepardfaut"/>
    <w:link w:val="Titre5"/>
    <w:uiPriority w:val="3"/>
    <w:rsid w:val="00C34EC8"/>
    <w:rPr>
      <w:rFonts w:asciiTheme="majorHAnsi" w:eastAsiaTheme="majorEastAsia" w:hAnsiTheme="majorHAnsi" w:cstheme="majorBidi"/>
      <w:caps/>
      <w:sz w:val="20"/>
    </w:rPr>
  </w:style>
  <w:style w:type="character" w:customStyle="1" w:styleId="Titre6Car">
    <w:name w:val="Titre 6 Car"/>
    <w:basedOn w:val="Policepardfaut"/>
    <w:link w:val="Titre6"/>
    <w:uiPriority w:val="3"/>
    <w:rsid w:val="00C34EC8"/>
    <w:rPr>
      <w:rFonts w:asciiTheme="majorHAnsi" w:eastAsiaTheme="majorEastAsia" w:hAnsiTheme="majorHAnsi" w:cstheme="majorBidi"/>
      <w:i/>
      <w:iCs/>
      <w:caps/>
      <w:color w:val="003333" w:themeColor="accent1" w:themeShade="80"/>
      <w:sz w:val="20"/>
    </w:rPr>
  </w:style>
  <w:style w:type="character" w:customStyle="1" w:styleId="Titre7Car">
    <w:name w:val="Titre 7 Car"/>
    <w:basedOn w:val="Policepardfaut"/>
    <w:link w:val="Titre7"/>
    <w:uiPriority w:val="3"/>
    <w:rsid w:val="00C34EC8"/>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uiPriority w:val="3"/>
    <w:rsid w:val="00C34EC8"/>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uiPriority w:val="9"/>
    <w:rsid w:val="00C34EC8"/>
    <w:rPr>
      <w:rFonts w:asciiTheme="majorHAnsi" w:eastAsiaTheme="majorEastAsia" w:hAnsiTheme="majorHAnsi" w:cstheme="majorBidi"/>
      <w:i/>
      <w:iCs/>
      <w:color w:val="003333" w:themeColor="accent1" w:themeShade="80"/>
    </w:rPr>
  </w:style>
  <w:style w:type="paragraph" w:styleId="Lgende">
    <w:name w:val="caption"/>
    <w:aliases w:val="tab n4"/>
    <w:basedOn w:val="Normal"/>
    <w:next w:val="Normal"/>
    <w:link w:val="LgendeCar"/>
    <w:uiPriority w:val="99"/>
    <w:unhideWhenUsed/>
    <w:qFormat/>
    <w:rsid w:val="00C34EC8"/>
    <w:rPr>
      <w:b/>
      <w:bCs/>
      <w:smallCaps/>
      <w:color w:val="006666" w:themeColor="accent1"/>
    </w:rPr>
  </w:style>
  <w:style w:type="paragraph" w:styleId="Sansinterligne">
    <w:name w:val="No Spacing"/>
    <w:basedOn w:val="Normal"/>
    <w:uiPriority w:val="1"/>
    <w:rsid w:val="00F930E9"/>
    <w:pPr>
      <w:spacing w:after="0"/>
    </w:pPr>
    <w:rPr>
      <w:szCs w:val="32"/>
    </w:rPr>
  </w:style>
  <w:style w:type="paragraph" w:styleId="En-tte">
    <w:name w:val="header"/>
    <w:basedOn w:val="Normal"/>
    <w:link w:val="En-tteCar"/>
    <w:uiPriority w:val="99"/>
    <w:rsid w:val="00FE7429"/>
    <w:pPr>
      <w:tabs>
        <w:tab w:val="center" w:pos="4536"/>
        <w:tab w:val="right" w:pos="9072"/>
      </w:tabs>
    </w:pPr>
    <w:rPr>
      <w:sz w:val="18"/>
    </w:rPr>
  </w:style>
  <w:style w:type="character" w:customStyle="1" w:styleId="En-tteCar">
    <w:name w:val="En-tête Car"/>
    <w:basedOn w:val="Policepardfaut"/>
    <w:link w:val="En-tte"/>
    <w:uiPriority w:val="99"/>
    <w:rsid w:val="00FE7429"/>
    <w:rPr>
      <w:sz w:val="18"/>
    </w:rPr>
  </w:style>
  <w:style w:type="paragraph" w:styleId="Pieddepage">
    <w:name w:val="footer"/>
    <w:basedOn w:val="Normal"/>
    <w:link w:val="PieddepageCar"/>
    <w:uiPriority w:val="2"/>
    <w:rsid w:val="00E764D5"/>
    <w:pPr>
      <w:tabs>
        <w:tab w:val="center" w:pos="4536"/>
        <w:tab w:val="right" w:pos="9072"/>
      </w:tabs>
      <w:spacing w:after="0"/>
      <w:jc w:val="center"/>
    </w:pPr>
    <w:rPr>
      <w:noProof/>
      <w:sz w:val="16"/>
    </w:rPr>
  </w:style>
  <w:style w:type="character" w:styleId="lev">
    <w:name w:val="Strong"/>
    <w:basedOn w:val="Policepardfaut"/>
    <w:uiPriority w:val="22"/>
    <w:unhideWhenUsed/>
    <w:qFormat/>
    <w:rsid w:val="00C34EC8"/>
    <w:rPr>
      <w:rFonts w:asciiTheme="minorHAnsi" w:hAnsiTheme="minorHAnsi"/>
      <w:b/>
      <w:bCs/>
      <w:color w:val="006666" w:themeColor="accent1"/>
      <w:sz w:val="24"/>
    </w:rPr>
  </w:style>
  <w:style w:type="character" w:styleId="Accentuation">
    <w:name w:val="Emphasis"/>
    <w:basedOn w:val="Policepardfaut"/>
    <w:uiPriority w:val="20"/>
    <w:unhideWhenUsed/>
    <w:qFormat/>
    <w:rsid w:val="00C34EC8"/>
    <w:rPr>
      <w:rFonts w:asciiTheme="minorHAnsi" w:hAnsiTheme="minorHAnsi"/>
      <w:b/>
      <w:i w:val="0"/>
      <w:iCs/>
      <w:color w:val="006666" w:themeColor="accent1"/>
      <w:sz w:val="20"/>
    </w:rPr>
  </w:style>
  <w:style w:type="character" w:customStyle="1" w:styleId="PieddepageCar">
    <w:name w:val="Pied de page Car"/>
    <w:basedOn w:val="Policepardfaut"/>
    <w:link w:val="Pieddepage"/>
    <w:uiPriority w:val="2"/>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Accentuationlgre">
    <w:name w:val="Subtle Emphasis"/>
    <w:basedOn w:val="Policepardfaut"/>
    <w:uiPriority w:val="19"/>
    <w:unhideWhenUsed/>
    <w:qFormat/>
    <w:rsid w:val="00C34EC8"/>
    <w:rPr>
      <w:i/>
      <w:iCs/>
      <w:color w:val="595959" w:themeColor="text1" w:themeTint="A6"/>
    </w:rPr>
  </w:style>
  <w:style w:type="character" w:styleId="Accentuationintense">
    <w:name w:val="Intense Emphasis"/>
    <w:basedOn w:val="Policepardfaut"/>
    <w:uiPriority w:val="21"/>
    <w:unhideWhenUsed/>
    <w:qFormat/>
    <w:rsid w:val="00C34EC8"/>
    <w:rPr>
      <w:b/>
      <w:bCs/>
      <w:i/>
      <w:iCs/>
    </w:rPr>
  </w:style>
  <w:style w:type="character" w:styleId="Rfrencelgr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basedOn w:val="TableauNormal"/>
    <w:uiPriority w:val="39"/>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C34EC8"/>
    <w:pPr>
      <w:numPr>
        <w:numId w:val="0"/>
      </w:numPr>
      <w:outlineLvl w:val="9"/>
    </w:pPr>
  </w:style>
  <w:style w:type="paragraph" w:styleId="Paragraphedeliste">
    <w:name w:val="List Paragraph"/>
    <w:aliases w:val="Tab n1,Tab 1"/>
    <w:basedOn w:val="Normal"/>
    <w:link w:val="ParagraphedelisteCar"/>
    <w:uiPriority w:val="1"/>
    <w:qFormat/>
    <w:rsid w:val="00C34EC8"/>
    <w:pPr>
      <w:numPr>
        <w:numId w:val="1"/>
      </w:numPr>
      <w:spacing w:after="0"/>
      <w:contextualSpacing/>
    </w:pPr>
    <w:rPr>
      <w:rFonts w:ascii="Calibri" w:hAnsi="Calibri"/>
      <w:szCs w:val="20"/>
      <w:lang w:eastAsia="fr-FR"/>
    </w:rPr>
  </w:style>
  <w:style w:type="character" w:customStyle="1" w:styleId="ParagraphedelisteCar">
    <w:name w:val="Paragraphe de liste Car"/>
    <w:aliases w:val="Tab n1 Car,Tab 1 Car"/>
    <w:basedOn w:val="Policepardfaut"/>
    <w:link w:val="Paragraphedeliste"/>
    <w:uiPriority w:val="1"/>
    <w:rsid w:val="00C34EC8"/>
    <w:rPr>
      <w:rFonts w:ascii="Calibri" w:hAnsi="Calibri"/>
      <w:sz w:val="20"/>
      <w:szCs w:val="20"/>
      <w:lang w:eastAsia="fr-FR"/>
    </w:rPr>
  </w:style>
  <w:style w:type="paragraph" w:customStyle="1" w:styleId="pieddepage0">
    <w:name w:val="pied de page"/>
    <w:uiPriority w:val="1"/>
    <w:qFormat/>
    <w:rsid w:val="00C34EC8"/>
    <w:rPr>
      <w:rFonts w:asciiTheme="majorHAnsi" w:eastAsiaTheme="majorEastAsia" w:hAnsiTheme="majorHAnsi" w:cstheme="majorBidi"/>
      <w:color w:val="000000" w:themeColor="text1"/>
      <w:sz w:val="16"/>
      <w:szCs w:val="16"/>
      <w:lang w:eastAsia="fr-FR"/>
    </w:rPr>
  </w:style>
  <w:style w:type="paragraph" w:styleId="Titre">
    <w:name w:val="Title"/>
    <w:aliases w:val="Tab N2"/>
    <w:basedOn w:val="pieddepage0"/>
    <w:next w:val="Normal"/>
    <w:link w:val="TitreCar"/>
    <w:uiPriority w:val="2"/>
    <w:qFormat/>
    <w:rsid w:val="00C34EC8"/>
    <w:rPr>
      <w:rFonts w:ascii="Calibri Light" w:hAnsi="Calibri Light"/>
      <w:b/>
      <w:color w:val="008795" w:themeColor="text2"/>
      <w:sz w:val="28"/>
      <w:szCs w:val="22"/>
    </w:rPr>
  </w:style>
  <w:style w:type="character" w:customStyle="1" w:styleId="TitreCar">
    <w:name w:val="Titre Car"/>
    <w:aliases w:val="Tab N2 Car"/>
    <w:basedOn w:val="Policepardfaut"/>
    <w:link w:val="Titre"/>
    <w:uiPriority w:val="2"/>
    <w:rsid w:val="00C34EC8"/>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97633C"/>
    <w:pPr>
      <w:tabs>
        <w:tab w:val="left" w:pos="440"/>
        <w:tab w:val="right" w:leader="dot" w:pos="9628"/>
      </w:tabs>
      <w:spacing w:before="120"/>
    </w:pPr>
    <w:rPr>
      <w:caps/>
      <w:noProof/>
      <w:color w:val="006666" w:themeColor="accent1"/>
    </w:rPr>
  </w:style>
  <w:style w:type="paragraph" w:styleId="TM2">
    <w:name w:val="toc 2"/>
    <w:basedOn w:val="Normal"/>
    <w:next w:val="Normal"/>
    <w:autoRedefine/>
    <w:uiPriority w:val="39"/>
    <w:unhideWhenUsed/>
    <w:rsid w:val="0097633C"/>
    <w:pPr>
      <w:tabs>
        <w:tab w:val="left" w:pos="880"/>
        <w:tab w:val="right" w:leader="dot" w:pos="9628"/>
      </w:tabs>
      <w:ind w:left="198"/>
    </w:pPr>
    <w:rPr>
      <w:noProof/>
    </w:rPr>
  </w:style>
  <w:style w:type="paragraph" w:styleId="TM3">
    <w:name w:val="toc 3"/>
    <w:basedOn w:val="Normal"/>
    <w:next w:val="Normal"/>
    <w:autoRedefine/>
    <w:uiPriority w:val="39"/>
    <w:unhideWhenUsed/>
    <w:rsid w:val="0097633C"/>
    <w:pPr>
      <w:tabs>
        <w:tab w:val="left" w:pos="1100"/>
        <w:tab w:val="right" w:leader="dot" w:pos="9628"/>
      </w:tabs>
      <w:ind w:left="403"/>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C34EC8"/>
    <w:pPr>
      <w:spacing w:after="0"/>
    </w:pPr>
    <w:rPr>
      <w:rFonts w:eastAsiaTheme="minorHAnsi"/>
      <w:sz w:val="22"/>
      <w:szCs w:val="21"/>
    </w:rPr>
  </w:style>
  <w:style w:type="character" w:customStyle="1" w:styleId="TextebrutCar">
    <w:name w:val="Texte brut Car"/>
    <w:basedOn w:val="Policepardfaut"/>
    <w:link w:val="Textebrut"/>
    <w:uiPriority w:val="99"/>
    <w:rsid w:val="00C34EC8"/>
    <w:rPr>
      <w:rFonts w:eastAsiaTheme="minorHAnsi"/>
      <w:szCs w:val="21"/>
    </w:rPr>
  </w:style>
  <w:style w:type="paragraph" w:styleId="Textedebulles">
    <w:name w:val="Balloon Text"/>
    <w:basedOn w:val="Normal"/>
    <w:link w:val="TextedebullesCar"/>
    <w:uiPriority w:val="99"/>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uiPriority w:val="99"/>
    <w:rsid w:val="00F145D4"/>
    <w:pPr>
      <w:numPr>
        <w:numId w:val="3"/>
      </w:numPr>
      <w:spacing w:after="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2"/>
    <w:qFormat/>
    <w:rsid w:val="00C34EC8"/>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2"/>
    <w:rsid w:val="00C34EC8"/>
    <w:rPr>
      <w:rFonts w:ascii="Calibri" w:hAnsi="Calibri"/>
      <w:bCs/>
      <w:sz w:val="28"/>
      <w:szCs w:val="20"/>
      <w:lang w:eastAsia="fr-FR"/>
    </w:rPr>
  </w:style>
  <w:style w:type="character" w:customStyle="1" w:styleId="LgendeCar">
    <w:name w:val="Légende Car"/>
    <w:aliases w:val="tab n4 Car"/>
    <w:basedOn w:val="Policepardfaut"/>
    <w:link w:val="Lgende"/>
    <w:uiPriority w:val="99"/>
    <w:rsid w:val="00C34EC8"/>
    <w:rPr>
      <w:b/>
      <w:bCs/>
      <w:smallCaps/>
      <w:color w:val="006666" w:themeColor="accent1"/>
      <w:sz w:val="20"/>
    </w:rPr>
  </w:style>
  <w:style w:type="character" w:styleId="Titredulivre">
    <w:name w:val="Book Title"/>
    <w:basedOn w:val="Policepardfaut"/>
    <w:uiPriority w:val="33"/>
    <w:unhideWhenUsed/>
    <w:qFormat/>
    <w:rsid w:val="00C34EC8"/>
    <w:rPr>
      <w:b/>
      <w:bCs/>
      <w:i/>
      <w:iCs/>
      <w:spacing w:val="5"/>
    </w:rPr>
  </w:style>
  <w:style w:type="paragraph" w:customStyle="1" w:styleId="Normal1">
    <w:name w:val="Normal1"/>
    <w:basedOn w:val="Normal"/>
    <w:rsid w:val="00FE7429"/>
    <w:pPr>
      <w:keepLines/>
      <w:tabs>
        <w:tab w:val="left" w:pos="284"/>
        <w:tab w:val="left" w:pos="567"/>
        <w:tab w:val="left" w:pos="851"/>
      </w:tabs>
      <w:spacing w:before="60" w:after="0"/>
    </w:pPr>
    <w:rPr>
      <w:rFonts w:ascii="DINOT" w:eastAsia="Times New Roman" w:hAnsi="DINOT" w:cs="Times New Roman"/>
      <w:szCs w:val="20"/>
      <w:lang w:eastAsia="fr-FR"/>
    </w:rPr>
  </w:style>
  <w:style w:type="paragraph" w:customStyle="1" w:styleId="Normal2">
    <w:name w:val="Normal2"/>
    <w:basedOn w:val="Normal"/>
    <w:autoRedefine/>
    <w:rsid w:val="00FE7429"/>
    <w:pPr>
      <w:keepLines/>
      <w:tabs>
        <w:tab w:val="left" w:pos="567"/>
        <w:tab w:val="left" w:pos="851"/>
        <w:tab w:val="left" w:pos="1134"/>
      </w:tabs>
      <w:spacing w:before="60" w:after="0"/>
    </w:pPr>
    <w:rPr>
      <w:rFonts w:ascii="DINOT" w:eastAsia="Times New Roman" w:hAnsi="DINOT" w:cs="Times New Roman"/>
      <w:szCs w:val="20"/>
      <w:lang w:eastAsia="fr-FR"/>
    </w:rPr>
  </w:style>
  <w:style w:type="paragraph" w:customStyle="1" w:styleId="p5">
    <w:name w:val="p5"/>
    <w:basedOn w:val="Normal"/>
    <w:rsid w:val="00370950"/>
    <w:pPr>
      <w:tabs>
        <w:tab w:val="left" w:pos="200"/>
      </w:tabs>
      <w:overflowPunct w:val="0"/>
      <w:autoSpaceDE w:val="0"/>
      <w:autoSpaceDN w:val="0"/>
      <w:adjustRightInd w:val="0"/>
      <w:spacing w:before="60" w:after="0" w:line="180" w:lineRule="atLeast"/>
      <w:ind w:left="1440" w:firstLine="144"/>
      <w:textAlignment w:val="baseline"/>
    </w:pPr>
    <w:rPr>
      <w:rFonts w:ascii="Times New Roman" w:eastAsia="Times New Roman" w:hAnsi="Times New Roman" w:cs="Times New Roman"/>
      <w:sz w:val="24"/>
      <w:szCs w:val="24"/>
      <w:lang w:eastAsia="fr-FR"/>
    </w:rPr>
  </w:style>
  <w:style w:type="paragraph" w:customStyle="1" w:styleId="p1">
    <w:name w:val="p1"/>
    <w:basedOn w:val="Normal"/>
    <w:rsid w:val="00370950"/>
    <w:pPr>
      <w:tabs>
        <w:tab w:val="left" w:pos="720"/>
      </w:tabs>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c2">
    <w:name w:val="c2"/>
    <w:basedOn w:val="Normal"/>
    <w:rsid w:val="00370950"/>
    <w:pPr>
      <w:overflowPunct w:val="0"/>
      <w:autoSpaceDE w:val="0"/>
      <w:autoSpaceDN w:val="0"/>
      <w:adjustRightInd w:val="0"/>
      <w:spacing w:before="60" w:after="0" w:line="240" w:lineRule="atLeast"/>
      <w:jc w:val="center"/>
      <w:textAlignment w:val="baseline"/>
    </w:pPr>
    <w:rPr>
      <w:rFonts w:ascii="Times New Roman" w:eastAsia="Times New Roman" w:hAnsi="Times New Roman" w:cs="Times New Roman"/>
      <w:sz w:val="24"/>
      <w:szCs w:val="20"/>
      <w:lang w:eastAsia="fr-FR"/>
    </w:rPr>
  </w:style>
  <w:style w:type="paragraph" w:customStyle="1" w:styleId="p4">
    <w:name w:val="p4"/>
    <w:basedOn w:val="Normal"/>
    <w:rsid w:val="00370950"/>
    <w:pPr>
      <w:tabs>
        <w:tab w:val="left" w:pos="720"/>
      </w:tabs>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3">
    <w:name w:val="p3"/>
    <w:basedOn w:val="Normal"/>
    <w:rsid w:val="00370950"/>
    <w:pPr>
      <w:tabs>
        <w:tab w:val="left" w:pos="720"/>
      </w:tabs>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7">
    <w:name w:val="t7"/>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4">
    <w:name w:val="p14"/>
    <w:basedOn w:val="Normal"/>
    <w:rsid w:val="00370950"/>
    <w:pPr>
      <w:tabs>
        <w:tab w:val="left" w:pos="120"/>
      </w:tabs>
      <w:overflowPunct w:val="0"/>
      <w:autoSpaceDE w:val="0"/>
      <w:autoSpaceDN w:val="0"/>
      <w:adjustRightInd w:val="0"/>
      <w:spacing w:before="60" w:after="0" w:line="240" w:lineRule="atLeast"/>
      <w:ind w:left="1320"/>
      <w:jc w:val="left"/>
      <w:textAlignment w:val="baseline"/>
    </w:pPr>
    <w:rPr>
      <w:rFonts w:ascii="Times New Roman" w:eastAsia="Times New Roman" w:hAnsi="Times New Roman" w:cs="Times New Roman"/>
      <w:sz w:val="24"/>
      <w:szCs w:val="20"/>
      <w:lang w:eastAsia="fr-FR"/>
    </w:rPr>
  </w:style>
  <w:style w:type="paragraph" w:customStyle="1" w:styleId="t8">
    <w:name w:val="t8"/>
    <w:basedOn w:val="Normal"/>
    <w:rsid w:val="00370950"/>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9">
    <w:name w:val="t9"/>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8">
    <w:name w:val="p18"/>
    <w:basedOn w:val="Normal"/>
    <w:rsid w:val="00370950"/>
    <w:pPr>
      <w:tabs>
        <w:tab w:val="left" w:pos="600"/>
      </w:tabs>
      <w:overflowPunct w:val="0"/>
      <w:autoSpaceDE w:val="0"/>
      <w:autoSpaceDN w:val="0"/>
      <w:adjustRightInd w:val="0"/>
      <w:spacing w:before="60" w:after="0" w:line="300" w:lineRule="atLeast"/>
      <w:ind w:left="864" w:hanging="576"/>
      <w:jc w:val="left"/>
      <w:textAlignment w:val="baseline"/>
    </w:pPr>
    <w:rPr>
      <w:rFonts w:ascii="Times New Roman" w:eastAsia="Times New Roman" w:hAnsi="Times New Roman" w:cs="Times New Roman"/>
      <w:sz w:val="24"/>
      <w:szCs w:val="20"/>
      <w:lang w:eastAsia="fr-FR"/>
    </w:rPr>
  </w:style>
  <w:style w:type="paragraph" w:customStyle="1" w:styleId="t16">
    <w:name w:val="t16"/>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t19">
    <w:name w:val="t19"/>
    <w:basedOn w:val="Normal"/>
    <w:rsid w:val="00370950"/>
    <w:pPr>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t23">
    <w:name w:val="t23"/>
    <w:basedOn w:val="Normal"/>
    <w:rsid w:val="00370950"/>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StockagefournitureslaboratoiredeChimie">
    <w:name w:val="Stockage fournitures laboratoire de Chimie"/>
    <w:basedOn w:val="Normal"/>
    <w:rsid w:val="00370950"/>
    <w:pPr>
      <w:spacing w:before="60" w:after="0"/>
    </w:pPr>
    <w:rPr>
      <w:rFonts w:ascii="DINOT" w:eastAsia="Times New Roman" w:hAnsi="DINOT" w:cs="Times New Roman"/>
      <w:szCs w:val="20"/>
      <w:lang w:eastAsia="fr-FR"/>
    </w:rPr>
  </w:style>
  <w:style w:type="paragraph" w:styleId="Notedebasdepage">
    <w:name w:val="footnote text"/>
    <w:basedOn w:val="Normal"/>
    <w:link w:val="NotedebasdepageCar"/>
    <w:rsid w:val="00370950"/>
    <w:pPr>
      <w:spacing w:before="60" w:after="0"/>
    </w:pPr>
    <w:rPr>
      <w:rFonts w:ascii="DINOT" w:eastAsia="Times New Roman" w:hAnsi="DINOT" w:cs="Times New Roman"/>
      <w:color w:val="7F7F7F"/>
      <w:szCs w:val="20"/>
      <w:lang w:eastAsia="fr-FR"/>
    </w:rPr>
  </w:style>
  <w:style w:type="character" w:customStyle="1" w:styleId="NotedebasdepageCar">
    <w:name w:val="Note de bas de page Car"/>
    <w:basedOn w:val="Policepardfaut"/>
    <w:link w:val="Notedebasdepage"/>
    <w:rsid w:val="00370950"/>
    <w:rPr>
      <w:rFonts w:ascii="DINOT" w:eastAsia="Times New Roman" w:hAnsi="DINOT" w:cs="Times New Roman"/>
      <w:color w:val="7F7F7F"/>
      <w:sz w:val="20"/>
      <w:szCs w:val="20"/>
      <w:lang w:eastAsia="fr-FR"/>
    </w:rPr>
  </w:style>
  <w:style w:type="character" w:styleId="Appelnotedebasdep">
    <w:name w:val="footnote reference"/>
    <w:rsid w:val="00370950"/>
    <w:rPr>
      <w:vertAlign w:val="superscript"/>
    </w:rPr>
  </w:style>
  <w:style w:type="character" w:styleId="Marquedecommentaire">
    <w:name w:val="annotation reference"/>
    <w:basedOn w:val="Policepardfaut"/>
    <w:uiPriority w:val="99"/>
    <w:semiHidden/>
    <w:unhideWhenUsed/>
    <w:rsid w:val="00765BFB"/>
    <w:rPr>
      <w:sz w:val="16"/>
      <w:szCs w:val="16"/>
    </w:rPr>
  </w:style>
  <w:style w:type="paragraph" w:styleId="Commentaire">
    <w:name w:val="annotation text"/>
    <w:basedOn w:val="Normal"/>
    <w:link w:val="CommentaireCar"/>
    <w:uiPriority w:val="99"/>
    <w:unhideWhenUsed/>
    <w:rsid w:val="00765BFB"/>
    <w:rPr>
      <w:szCs w:val="20"/>
    </w:rPr>
  </w:style>
  <w:style w:type="character" w:customStyle="1" w:styleId="CommentaireCar">
    <w:name w:val="Commentaire Car"/>
    <w:basedOn w:val="Policepardfaut"/>
    <w:link w:val="Commentaire"/>
    <w:uiPriority w:val="99"/>
    <w:rsid w:val="00765BFB"/>
    <w:rPr>
      <w:sz w:val="20"/>
      <w:szCs w:val="20"/>
    </w:rPr>
  </w:style>
  <w:style w:type="paragraph" w:styleId="Objetducommentaire">
    <w:name w:val="annotation subject"/>
    <w:basedOn w:val="Commentaire"/>
    <w:next w:val="Commentaire"/>
    <w:link w:val="ObjetducommentaireCar"/>
    <w:uiPriority w:val="99"/>
    <w:semiHidden/>
    <w:unhideWhenUsed/>
    <w:rsid w:val="00765BFB"/>
    <w:rPr>
      <w:b/>
      <w:bCs/>
    </w:rPr>
  </w:style>
  <w:style w:type="character" w:customStyle="1" w:styleId="ObjetducommentaireCar">
    <w:name w:val="Objet du commentaire Car"/>
    <w:basedOn w:val="CommentaireCar"/>
    <w:link w:val="Objetducommentaire"/>
    <w:uiPriority w:val="99"/>
    <w:semiHidden/>
    <w:rsid w:val="00765BFB"/>
    <w:rPr>
      <w:b/>
      <w:bCs/>
      <w:sz w:val="20"/>
      <w:szCs w:val="20"/>
    </w:rPr>
  </w:style>
  <w:style w:type="character" w:customStyle="1" w:styleId="normaltextrun">
    <w:name w:val="normaltextrun"/>
    <w:basedOn w:val="Policepardfaut"/>
    <w:rsid w:val="001C5573"/>
  </w:style>
  <w:style w:type="character" w:customStyle="1" w:styleId="eop">
    <w:name w:val="eop"/>
    <w:basedOn w:val="Policepardfaut"/>
    <w:rsid w:val="001C5573"/>
  </w:style>
  <w:style w:type="paragraph" w:customStyle="1" w:styleId="paragraph">
    <w:name w:val="paragraph"/>
    <w:basedOn w:val="Normal"/>
    <w:rsid w:val="007B70CF"/>
    <w:pPr>
      <w:spacing w:before="100" w:beforeAutospacing="1" w:after="100" w:afterAutospacing="1"/>
      <w:jc w:val="left"/>
    </w:pPr>
    <w:rPr>
      <w:rFonts w:ascii="Times New Roman" w:eastAsia="Times New Roman" w:hAnsi="Times New Roman" w:cs="Times New Roman"/>
      <w:sz w:val="24"/>
      <w:szCs w:val="24"/>
      <w:lang w:eastAsia="fr-FR"/>
    </w:rPr>
  </w:style>
  <w:style w:type="paragraph" w:customStyle="1" w:styleId="Texte1">
    <w:name w:val="Texte1"/>
    <w:basedOn w:val="Normal"/>
    <w:rsid w:val="00E3797D"/>
    <w:pPr>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spacing w:before="57" w:after="0"/>
    </w:pPr>
    <w:rPr>
      <w:rFonts w:ascii="Times New Roman" w:eastAsia="Times New Roman" w:hAnsi="Times New Roman" w:cs="Arial"/>
      <w:noProof/>
      <w:color w:val="000000"/>
      <w:szCs w:val="20"/>
      <w:shd w:val="clear" w:color="auto" w:fill="FFFFFF"/>
      <w:lang w:val="en-US"/>
    </w:rPr>
  </w:style>
  <w:style w:type="paragraph" w:customStyle="1" w:styleId="fcase1ertab">
    <w:name w:val="f_case_1ertab"/>
    <w:basedOn w:val="Normal"/>
    <w:rsid w:val="00540DB9"/>
    <w:pPr>
      <w:tabs>
        <w:tab w:val="left" w:pos="426"/>
      </w:tabs>
      <w:suppressAutoHyphens/>
      <w:spacing w:after="0"/>
      <w:ind w:left="709" w:hanging="709"/>
    </w:pPr>
    <w:rPr>
      <w:rFonts w:ascii="Univers" w:eastAsia="Times New Roman" w:hAnsi="Univers" w:cs="Univers"/>
      <w:szCs w:val="20"/>
      <w:lang w:eastAsia="zh-CN"/>
    </w:rPr>
  </w:style>
  <w:style w:type="paragraph" w:customStyle="1" w:styleId="fcasegauche">
    <w:name w:val="f_case_gauche"/>
    <w:basedOn w:val="Normal"/>
    <w:rsid w:val="00540DB9"/>
    <w:pPr>
      <w:suppressAutoHyphens/>
      <w:spacing w:after="60"/>
      <w:ind w:left="284" w:hanging="284"/>
    </w:pPr>
    <w:rPr>
      <w:rFonts w:ascii="Univers" w:eastAsia="Times New Roman" w:hAnsi="Univers" w:cs="Univers"/>
      <w:szCs w:val="20"/>
      <w:lang w:eastAsia="zh-CN"/>
    </w:rPr>
  </w:style>
  <w:style w:type="paragraph" w:styleId="Rvision">
    <w:name w:val="Revision"/>
    <w:hidden/>
    <w:uiPriority w:val="99"/>
    <w:semiHidden/>
    <w:rsid w:val="002D783F"/>
    <w:rPr>
      <w:sz w:val="20"/>
    </w:rPr>
  </w:style>
  <w:style w:type="paragraph" w:customStyle="1" w:styleId="Reponse">
    <w:name w:val="Reponse"/>
    <w:basedOn w:val="Normal"/>
    <w:rsid w:val="00836912"/>
    <w:pPr>
      <w:overflowPunct w:val="0"/>
      <w:autoSpaceDE w:val="0"/>
      <w:autoSpaceDN w:val="0"/>
      <w:adjustRightInd w:val="0"/>
      <w:spacing w:after="0"/>
      <w:ind w:left="567" w:right="567"/>
      <w:textAlignment w:val="baseline"/>
    </w:pPr>
    <w:rPr>
      <w:rFonts w:ascii="Times New Roman" w:eastAsia="Times New Roman" w:hAnsi="Times New Roman" w:cs="Times New Roman"/>
      <w:color w:val="FF0000"/>
      <w:sz w:val="24"/>
      <w:szCs w:val="20"/>
      <w:lang w:eastAsia="fr-FR"/>
    </w:rPr>
  </w:style>
  <w:style w:type="paragraph" w:customStyle="1" w:styleId="Default">
    <w:name w:val="Default"/>
    <w:basedOn w:val="Normal"/>
    <w:rsid w:val="00836912"/>
    <w:pPr>
      <w:widowControl w:val="0"/>
      <w:suppressAutoHyphens/>
      <w:autoSpaceDE w:val="0"/>
      <w:spacing w:after="0"/>
      <w:jc w:val="left"/>
    </w:pPr>
    <w:rPr>
      <w:rFonts w:ascii="Arial" w:eastAsia="Arial" w:hAnsi="Arial" w:cs="Arial"/>
      <w:color w:val="000000"/>
      <w:sz w:val="24"/>
      <w:szCs w:val="24"/>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7092613">
      <w:bodyDiv w:val="1"/>
      <w:marLeft w:val="0"/>
      <w:marRight w:val="0"/>
      <w:marTop w:val="0"/>
      <w:marBottom w:val="0"/>
      <w:divBdr>
        <w:top w:val="none" w:sz="0" w:space="0" w:color="auto"/>
        <w:left w:val="none" w:sz="0" w:space="0" w:color="auto"/>
        <w:bottom w:val="none" w:sz="0" w:space="0" w:color="auto"/>
        <w:right w:val="none" w:sz="0" w:space="0" w:color="auto"/>
      </w:divBdr>
    </w:div>
    <w:div w:id="1602254155">
      <w:bodyDiv w:val="1"/>
      <w:marLeft w:val="0"/>
      <w:marRight w:val="0"/>
      <w:marTop w:val="0"/>
      <w:marBottom w:val="0"/>
      <w:divBdr>
        <w:top w:val="none" w:sz="0" w:space="0" w:color="auto"/>
        <w:left w:val="none" w:sz="0" w:space="0" w:color="auto"/>
        <w:bottom w:val="none" w:sz="0" w:space="0" w:color="auto"/>
        <w:right w:val="none" w:sz="0" w:space="0" w:color="auto"/>
      </w:divBdr>
    </w:div>
    <w:div w:id="2007048646">
      <w:bodyDiv w:val="1"/>
      <w:marLeft w:val="0"/>
      <w:marRight w:val="0"/>
      <w:marTop w:val="0"/>
      <w:marBottom w:val="0"/>
      <w:divBdr>
        <w:top w:val="none" w:sz="0" w:space="0" w:color="auto"/>
        <w:left w:val="none" w:sz="0" w:space="0" w:color="auto"/>
        <w:bottom w:val="none" w:sz="0" w:space="0" w:color="auto"/>
        <w:right w:val="none" w:sz="0" w:space="0" w:color="auto"/>
      </w:divBdr>
      <w:divsChild>
        <w:div w:id="1986160876">
          <w:marLeft w:val="0"/>
          <w:marRight w:val="0"/>
          <w:marTop w:val="0"/>
          <w:marBottom w:val="0"/>
          <w:divBdr>
            <w:top w:val="none" w:sz="0" w:space="0" w:color="auto"/>
            <w:left w:val="none" w:sz="0" w:space="0" w:color="auto"/>
            <w:bottom w:val="none" w:sz="0" w:space="0" w:color="auto"/>
            <w:right w:val="none" w:sz="0" w:space="0" w:color="auto"/>
          </w:divBdr>
        </w:div>
        <w:div w:id="1487235412">
          <w:marLeft w:val="0"/>
          <w:marRight w:val="0"/>
          <w:marTop w:val="0"/>
          <w:marBottom w:val="0"/>
          <w:divBdr>
            <w:top w:val="none" w:sz="0" w:space="0" w:color="auto"/>
            <w:left w:val="none" w:sz="0" w:space="0" w:color="auto"/>
            <w:bottom w:val="none" w:sz="0" w:space="0" w:color="auto"/>
            <w:right w:val="none" w:sz="0" w:space="0" w:color="auto"/>
          </w:divBdr>
        </w:div>
        <w:div w:id="174741700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mailto:montauban@a2mo.fr"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boulay\Desktop\2.%20Documents_mod&#232;les\Modele_Offre&amp;Prod_A4-V_20160628.dotx" TargetMode="External"/></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F8BD3570C59DE49BB155DB5EAE40E39" ma:contentTypeVersion="6" ma:contentTypeDescription="Crée un document." ma:contentTypeScope="" ma:versionID="322e0bdaf07d2a6fa97451d863abe438">
  <xsd:schema xmlns:xsd="http://www.w3.org/2001/XMLSchema" xmlns:xs="http://www.w3.org/2001/XMLSchema" xmlns:p="http://schemas.microsoft.com/office/2006/metadata/properties" xmlns:ns2="622248be-0c4f-402d-8486-fd164da2bbbf" xmlns:ns3="37a3f1fa-ff27-45c3-b85b-fd4d4717ab13" targetNamespace="http://schemas.microsoft.com/office/2006/metadata/properties" ma:root="true" ma:fieldsID="abd7e90fdcda5d50b86a50649d65d776" ns2:_="" ns3:_="">
    <xsd:import namespace="622248be-0c4f-402d-8486-fd164da2bbbf"/>
    <xsd:import namespace="37a3f1fa-ff27-45c3-b85b-fd4d4717ab13"/>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2248be-0c4f-402d-8486-fd164da2bbb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7a3f1fa-ff27-45c3-b85b-fd4d4717ab13"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B7A9F79-3E8A-4160-9608-DBC087B501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2248be-0c4f-402d-8486-fd164da2bbbf"/>
    <ds:schemaRef ds:uri="37a3f1fa-ff27-45c3-b85b-fd4d4717ab1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06C41F2-7553-4C4A-96D6-8680092557F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78C95AF-3ADA-476C-AB15-1AD5147A75CA}">
  <ds:schemaRefs>
    <ds:schemaRef ds:uri="http://schemas.openxmlformats.org/officeDocument/2006/bibliography"/>
  </ds:schemaRefs>
</ds:datastoreItem>
</file>

<file path=customXml/itemProps4.xml><?xml version="1.0" encoding="utf-8"?>
<ds:datastoreItem xmlns:ds="http://schemas.openxmlformats.org/officeDocument/2006/customXml" ds:itemID="{F8972887-19F5-42C8-A67A-0B7DEF5AC7F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Modele_Offre&amp;Prod_A4-V_20160628</Template>
  <TotalTime>47</TotalTime>
  <Pages>19</Pages>
  <Words>2983</Words>
  <Characters>16410</Characters>
  <Application>Microsoft Office Word</Application>
  <DocSecurity>2</DocSecurity>
  <Lines>136</Lines>
  <Paragraphs>38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LOISEAU</dc:creator>
  <cp:keywords/>
  <dc:description>V1b
Mise à jour générale
concordance définition des contractaants avec procédure Ediflex</dc:description>
  <cp:lastModifiedBy>Heloïse FORSANS</cp:lastModifiedBy>
  <cp:revision>6</cp:revision>
  <cp:lastPrinted>2016-08-02T11:22:00Z</cp:lastPrinted>
  <dcterms:created xsi:type="dcterms:W3CDTF">2025-06-24T05:41:00Z</dcterms:created>
  <dcterms:modified xsi:type="dcterms:W3CDTF">2025-06-24T09:22:00Z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0x0101002F8BD3570C59DE49BB155DB5EAE40E39</vt:lpwstr>
  </property>
</Properties>
</file>